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F85885" w14:textId="53D86582" w:rsidR="00975A1F" w:rsidRPr="0082235D" w:rsidRDefault="00715516" w:rsidP="00475AE3">
      <w:pPr>
        <w:spacing w:before="240"/>
        <w:jc w:val="center"/>
        <w:rPr>
          <w:b/>
          <w:lang w:val="en-US"/>
        </w:rPr>
      </w:pPr>
      <w:r w:rsidRPr="0082235D">
        <w:rPr>
          <w:b/>
        </w:rPr>
        <w:t>Договор поставки №</w:t>
      </w:r>
      <w:r w:rsidR="000D3D13" w:rsidRPr="0082235D">
        <w:rPr>
          <w:b/>
          <w:lang w:val="en-US"/>
        </w:rPr>
        <w:t>260147209</w:t>
      </w:r>
    </w:p>
    <w:tbl>
      <w:tblPr>
        <w:tblW w:w="0" w:type="auto"/>
        <w:tblLook w:val="04A0" w:firstRow="1" w:lastRow="0" w:firstColumn="1" w:lastColumn="0" w:noHBand="0" w:noVBand="1"/>
      </w:tblPr>
      <w:tblGrid>
        <w:gridCol w:w="5027"/>
        <w:gridCol w:w="5028"/>
      </w:tblGrid>
      <w:tr w:rsidR="00A35360" w:rsidRPr="0082235D" w14:paraId="51F85889" w14:textId="77777777">
        <w:tc>
          <w:tcPr>
            <w:tcW w:w="5027" w:type="dxa"/>
          </w:tcPr>
          <w:p w14:paraId="51F85886" w14:textId="77777777" w:rsidR="00A35360" w:rsidRPr="0082235D" w:rsidRDefault="00A35360" w:rsidP="00475AE3">
            <w:pPr>
              <w:spacing w:before="240"/>
              <w:rPr>
                <w:u w:val="single"/>
              </w:rPr>
            </w:pPr>
            <w:r w:rsidRPr="0082235D">
              <w:t>г. Губкинский</w:t>
            </w:r>
          </w:p>
        </w:tc>
        <w:tc>
          <w:tcPr>
            <w:tcW w:w="5028" w:type="dxa"/>
          </w:tcPr>
          <w:p w14:paraId="51F85887" w14:textId="78ADD6C7" w:rsidR="00A35360" w:rsidRPr="0082235D" w:rsidRDefault="00C56EEA" w:rsidP="00475AE3">
            <w:pPr>
              <w:tabs>
                <w:tab w:val="left" w:pos="8505"/>
              </w:tabs>
              <w:spacing w:before="240"/>
              <w:jc w:val="right"/>
              <w:rPr>
                <w:b/>
              </w:rPr>
            </w:pPr>
            <w:r w:rsidRPr="0082235D">
              <w:rPr>
                <w:b/>
              </w:rPr>
              <w:t>«</w:t>
            </w:r>
            <w:r w:rsidR="00C26E48" w:rsidRPr="0082235D">
              <w:rPr>
                <w:b/>
                <w:lang w:val="en-US"/>
              </w:rPr>
              <w:t>___</w:t>
            </w:r>
            <w:r w:rsidR="00155708" w:rsidRPr="0082235D">
              <w:rPr>
                <w:b/>
              </w:rPr>
              <w:t xml:space="preserve">» </w:t>
            </w:r>
            <w:r w:rsidR="00C26E48" w:rsidRPr="0082235D">
              <w:rPr>
                <w:b/>
                <w:lang w:val="en-US"/>
              </w:rPr>
              <w:t>_________</w:t>
            </w:r>
            <w:r w:rsidR="00155708" w:rsidRPr="0082235D">
              <w:rPr>
                <w:b/>
              </w:rPr>
              <w:t xml:space="preserve"> </w:t>
            </w:r>
            <w:r w:rsidR="000D3D13" w:rsidRPr="0082235D">
              <w:rPr>
                <w:b/>
              </w:rPr>
              <w:t>2026</w:t>
            </w:r>
            <w:r w:rsidR="00C22E41" w:rsidRPr="0082235D">
              <w:rPr>
                <w:b/>
              </w:rPr>
              <w:t xml:space="preserve"> </w:t>
            </w:r>
            <w:r w:rsidR="00A35360" w:rsidRPr="0082235D">
              <w:rPr>
                <w:b/>
              </w:rPr>
              <w:t>г.</w:t>
            </w:r>
          </w:p>
          <w:p w14:paraId="51F85888" w14:textId="77777777" w:rsidR="00A35360" w:rsidRPr="0082235D" w:rsidRDefault="00A35360" w:rsidP="00475AE3">
            <w:pPr>
              <w:jc w:val="both"/>
              <w:rPr>
                <w:b/>
              </w:rPr>
            </w:pPr>
          </w:p>
        </w:tc>
      </w:tr>
    </w:tbl>
    <w:p w14:paraId="51F8588A" w14:textId="2F15E3C6" w:rsidR="004750C7" w:rsidRPr="0082235D" w:rsidRDefault="00BB0D3B" w:rsidP="00475AE3">
      <w:pPr>
        <w:adjustRightInd w:val="0"/>
        <w:snapToGrid w:val="0"/>
        <w:ind w:firstLine="709"/>
        <w:jc w:val="both"/>
        <w:rPr>
          <w:bCs/>
          <w:shd w:val="clear" w:color="auto" w:fill="FFFFFF"/>
        </w:rPr>
      </w:pPr>
      <w:r w:rsidRPr="0082235D">
        <w:rPr>
          <w:b/>
          <w:i/>
          <w:iCs/>
        </w:rPr>
        <w:t>_____________________</w:t>
      </w:r>
      <w:r w:rsidRPr="0082235D">
        <w:rPr>
          <w:b/>
        </w:rPr>
        <w:t xml:space="preserve"> «_________________________» (краткое наименование контрагента)</w:t>
      </w:r>
      <w:r w:rsidR="00244FCA" w:rsidRPr="0082235D">
        <w:t>,</w:t>
      </w:r>
      <w:r w:rsidR="00244FCA" w:rsidRPr="0082235D">
        <w:rPr>
          <w:bCs/>
          <w:shd w:val="clear" w:color="auto" w:fill="FFFFFF"/>
        </w:rPr>
        <w:t xml:space="preserve"> именуемое</w:t>
      </w:r>
      <w:r w:rsidR="004750C7" w:rsidRPr="0082235D">
        <w:rPr>
          <w:bCs/>
          <w:shd w:val="clear" w:color="auto" w:fill="FFFFFF"/>
        </w:rPr>
        <w:t xml:space="preserve"> в дальнейшем «</w:t>
      </w:r>
      <w:r w:rsidR="004750C7" w:rsidRPr="0082235D">
        <w:rPr>
          <w:b/>
          <w:bCs/>
          <w:shd w:val="clear" w:color="auto" w:fill="FFFFFF"/>
        </w:rPr>
        <w:t>Поставщик»</w:t>
      </w:r>
      <w:r w:rsidR="004750C7" w:rsidRPr="0082235D">
        <w:rPr>
          <w:bCs/>
          <w:shd w:val="clear" w:color="auto" w:fill="FFFFFF"/>
        </w:rPr>
        <w:t>, в лице</w:t>
      </w:r>
      <w:r w:rsidR="004750C7" w:rsidRPr="0082235D">
        <w:rPr>
          <w:b/>
          <w:bCs/>
          <w:shd w:val="clear" w:color="auto" w:fill="FFFFFF"/>
        </w:rPr>
        <w:t xml:space="preserve"> </w:t>
      </w:r>
      <w:r w:rsidR="00C26E48" w:rsidRPr="0082235D">
        <w:rPr>
          <w:b/>
          <w:bCs/>
          <w:shd w:val="clear" w:color="auto" w:fill="FFFFFF"/>
        </w:rPr>
        <w:t>_____________________________</w:t>
      </w:r>
      <w:r w:rsidR="002E184E" w:rsidRPr="0082235D">
        <w:rPr>
          <w:b/>
          <w:bCs/>
          <w:shd w:val="clear" w:color="auto" w:fill="FFFFFF"/>
        </w:rPr>
        <w:t>,</w:t>
      </w:r>
      <w:r w:rsidR="004750C7" w:rsidRPr="0082235D">
        <w:rPr>
          <w:bCs/>
          <w:shd w:val="clear" w:color="auto" w:fill="FFFFFF"/>
        </w:rPr>
        <w:t xml:space="preserve"> действующего на основании </w:t>
      </w:r>
      <w:r w:rsidR="00C26E48" w:rsidRPr="0082235D">
        <w:rPr>
          <w:bCs/>
          <w:shd w:val="clear" w:color="auto" w:fill="FFFFFF"/>
        </w:rPr>
        <w:t>____________</w:t>
      </w:r>
      <w:r w:rsidR="002E184E" w:rsidRPr="0082235D">
        <w:rPr>
          <w:bCs/>
          <w:shd w:val="clear" w:color="auto" w:fill="FFFFFF"/>
        </w:rPr>
        <w:t>,</w:t>
      </w:r>
      <w:r w:rsidR="004750C7" w:rsidRPr="0082235D">
        <w:rPr>
          <w:bCs/>
          <w:shd w:val="clear" w:color="auto" w:fill="FFFFFF"/>
        </w:rPr>
        <w:t xml:space="preserve"> с одной стороны, и </w:t>
      </w:r>
    </w:p>
    <w:p w14:paraId="51F8588B" w14:textId="294CFE50" w:rsidR="004750C7" w:rsidRPr="0082235D" w:rsidRDefault="00D82794" w:rsidP="00475AE3">
      <w:pPr>
        <w:adjustRightInd w:val="0"/>
        <w:snapToGrid w:val="0"/>
        <w:ind w:firstLine="709"/>
        <w:jc w:val="both"/>
        <w:rPr>
          <w:bCs/>
          <w:shd w:val="clear" w:color="auto" w:fill="FFFFFF"/>
        </w:rPr>
      </w:pPr>
      <w:r w:rsidRPr="0082235D">
        <w:rPr>
          <w:b/>
          <w:bCs/>
          <w:shd w:val="clear" w:color="auto" w:fill="FFFFFF"/>
        </w:rPr>
        <w:t>Акционерное</w:t>
      </w:r>
      <w:r w:rsidR="004750C7" w:rsidRPr="0082235D">
        <w:rPr>
          <w:b/>
          <w:bCs/>
          <w:shd w:val="clear" w:color="auto" w:fill="FFFFFF"/>
        </w:rPr>
        <w:t xml:space="preserve"> общество «Пургаз»</w:t>
      </w:r>
      <w:r w:rsidR="00BB0D3B" w:rsidRPr="0082235D">
        <w:rPr>
          <w:b/>
          <w:bCs/>
          <w:shd w:val="clear" w:color="auto" w:fill="FFFFFF"/>
        </w:rPr>
        <w:t xml:space="preserve"> (</w:t>
      </w:r>
      <w:r w:rsidRPr="0082235D">
        <w:rPr>
          <w:b/>
          <w:bCs/>
          <w:shd w:val="clear" w:color="auto" w:fill="FFFFFF"/>
        </w:rPr>
        <w:t>АО</w:t>
      </w:r>
      <w:r w:rsidR="00BB0D3B" w:rsidRPr="0082235D">
        <w:rPr>
          <w:b/>
          <w:bCs/>
          <w:shd w:val="clear" w:color="auto" w:fill="FFFFFF"/>
        </w:rPr>
        <w:t xml:space="preserve"> «Пургаз»)</w:t>
      </w:r>
      <w:r w:rsidR="004750C7" w:rsidRPr="0082235D">
        <w:rPr>
          <w:shd w:val="clear" w:color="auto" w:fill="FFFFFF"/>
        </w:rPr>
        <w:t xml:space="preserve">, </w:t>
      </w:r>
      <w:r w:rsidR="004750C7" w:rsidRPr="0082235D">
        <w:rPr>
          <w:bCs/>
          <w:shd w:val="clear" w:color="auto" w:fill="FFFFFF"/>
        </w:rPr>
        <w:t>именуемое в дальнейшем «</w:t>
      </w:r>
      <w:r w:rsidR="0016381B" w:rsidRPr="0082235D">
        <w:rPr>
          <w:b/>
          <w:bCs/>
          <w:shd w:val="clear" w:color="auto" w:fill="FFFFFF"/>
        </w:rPr>
        <w:t>Покупатель</w:t>
      </w:r>
      <w:r w:rsidR="004750C7" w:rsidRPr="0082235D">
        <w:rPr>
          <w:b/>
          <w:bCs/>
          <w:shd w:val="clear" w:color="auto" w:fill="FFFFFF"/>
        </w:rPr>
        <w:t>»</w:t>
      </w:r>
      <w:r w:rsidR="004750C7" w:rsidRPr="0082235D">
        <w:rPr>
          <w:bCs/>
          <w:shd w:val="clear" w:color="auto" w:fill="FFFFFF"/>
        </w:rPr>
        <w:t xml:space="preserve">, в лице </w:t>
      </w:r>
      <w:r w:rsidR="00244FCA" w:rsidRPr="0082235D">
        <w:rPr>
          <w:b/>
          <w:shd w:val="clear" w:color="auto" w:fill="FFFFFF"/>
        </w:rPr>
        <w:t>Генерального директора</w:t>
      </w:r>
      <w:r w:rsidR="00244FCA" w:rsidRPr="0082235D">
        <w:rPr>
          <w:bCs/>
          <w:shd w:val="clear" w:color="auto" w:fill="FFFFFF"/>
        </w:rPr>
        <w:t xml:space="preserve"> </w:t>
      </w:r>
      <w:r w:rsidR="00C22E41" w:rsidRPr="0082235D">
        <w:rPr>
          <w:b/>
          <w:bCs/>
          <w:shd w:val="clear" w:color="auto" w:fill="FFFFFF"/>
        </w:rPr>
        <w:t>Стецюкевича Святослава Петровича</w:t>
      </w:r>
      <w:r w:rsidR="004750C7" w:rsidRPr="0082235D">
        <w:rPr>
          <w:bCs/>
          <w:shd w:val="clear" w:color="auto" w:fill="FFFFFF"/>
        </w:rPr>
        <w:t xml:space="preserve">, действующего на основании </w:t>
      </w:r>
      <w:r w:rsidR="00C22E41" w:rsidRPr="0082235D">
        <w:rPr>
          <w:bCs/>
          <w:shd w:val="clear" w:color="auto" w:fill="FFFFFF"/>
        </w:rPr>
        <w:t>Устава</w:t>
      </w:r>
      <w:r w:rsidR="004750C7" w:rsidRPr="0082235D">
        <w:rPr>
          <w:bCs/>
          <w:shd w:val="clear" w:color="auto" w:fill="FFFFFF"/>
        </w:rPr>
        <w:t xml:space="preserve">, </w:t>
      </w:r>
      <w:r w:rsidR="00927B9B" w:rsidRPr="0082235D">
        <w:rPr>
          <w:bCs/>
          <w:shd w:val="clear" w:color="auto" w:fill="FFFFFF"/>
        </w:rPr>
        <w:t xml:space="preserve">с другой стороны, </w:t>
      </w:r>
      <w:r w:rsidR="004750C7" w:rsidRPr="0082235D">
        <w:rPr>
          <w:bCs/>
          <w:shd w:val="clear" w:color="auto" w:fill="FFFFFF"/>
        </w:rPr>
        <w:t xml:space="preserve">совместно в дальнейшем именуемые </w:t>
      </w:r>
      <w:r w:rsidR="00244FCA" w:rsidRPr="0082235D">
        <w:rPr>
          <w:bCs/>
          <w:shd w:val="clear" w:color="auto" w:fill="FFFFFF"/>
        </w:rPr>
        <w:t>«</w:t>
      </w:r>
      <w:r w:rsidR="004750C7" w:rsidRPr="0082235D">
        <w:rPr>
          <w:bCs/>
          <w:shd w:val="clear" w:color="auto" w:fill="FFFFFF"/>
        </w:rPr>
        <w:t>Стороны</w:t>
      </w:r>
      <w:r w:rsidR="00244FCA" w:rsidRPr="0082235D">
        <w:rPr>
          <w:bCs/>
          <w:shd w:val="clear" w:color="auto" w:fill="FFFFFF"/>
        </w:rPr>
        <w:t>»</w:t>
      </w:r>
      <w:r w:rsidR="004750C7" w:rsidRPr="0082235D">
        <w:rPr>
          <w:bCs/>
          <w:shd w:val="clear" w:color="auto" w:fill="FFFFFF"/>
        </w:rPr>
        <w:t>, заключили настоящий Договор о нижеследующем:</w:t>
      </w:r>
    </w:p>
    <w:p w14:paraId="51F8588C" w14:textId="77777777" w:rsidR="00975A1F" w:rsidRPr="0082235D" w:rsidRDefault="00975A1F" w:rsidP="00244FCA">
      <w:pPr>
        <w:numPr>
          <w:ilvl w:val="0"/>
          <w:numId w:val="43"/>
        </w:numPr>
        <w:spacing w:before="120" w:after="120"/>
        <w:ind w:left="357" w:hanging="357"/>
        <w:jc w:val="center"/>
        <w:rPr>
          <w:b/>
        </w:rPr>
      </w:pPr>
      <w:r w:rsidRPr="0082235D">
        <w:rPr>
          <w:b/>
        </w:rPr>
        <w:t>Предмет Договора</w:t>
      </w:r>
    </w:p>
    <w:p w14:paraId="51F8588D" w14:textId="2BED8E5A" w:rsidR="001E0275" w:rsidRPr="0082235D" w:rsidRDefault="00975A1F" w:rsidP="00F13949">
      <w:pPr>
        <w:numPr>
          <w:ilvl w:val="1"/>
          <w:numId w:val="43"/>
        </w:numPr>
        <w:ind w:left="0" w:firstLine="709"/>
        <w:jc w:val="both"/>
      </w:pPr>
      <w:r w:rsidRPr="0082235D">
        <w:t xml:space="preserve">В соответствии с настоящим Договором Поставщик обязуется </w:t>
      </w:r>
      <w:r w:rsidR="003406CA" w:rsidRPr="0082235D">
        <w:t>поставить</w:t>
      </w:r>
      <w:r w:rsidR="007658CD" w:rsidRPr="0082235D">
        <w:t>:</w:t>
      </w:r>
      <w:r w:rsidR="00B9768E" w:rsidRPr="0082235D">
        <w:t xml:space="preserve"> </w:t>
      </w:r>
      <w:r w:rsidR="00C22E41" w:rsidRPr="0082235D">
        <w:rPr>
          <w:b/>
        </w:rPr>
        <w:t>Товарно-материальные ценности</w:t>
      </w:r>
      <w:r w:rsidR="007658CD" w:rsidRPr="0082235D">
        <w:rPr>
          <w:b/>
        </w:rPr>
        <w:t xml:space="preserve"> (далее по тексту – </w:t>
      </w:r>
      <w:r w:rsidR="00017165" w:rsidRPr="0082235D">
        <w:rPr>
          <w:b/>
        </w:rPr>
        <w:t>Товар</w:t>
      </w:r>
      <w:r w:rsidR="007658CD" w:rsidRPr="0082235D">
        <w:rPr>
          <w:b/>
        </w:rPr>
        <w:t>)</w:t>
      </w:r>
      <w:r w:rsidRPr="0082235D">
        <w:t xml:space="preserve">, а Покупатель обязуется </w:t>
      </w:r>
      <w:r w:rsidR="00121128" w:rsidRPr="0082235D">
        <w:t>прин</w:t>
      </w:r>
      <w:r w:rsidR="008865B0" w:rsidRPr="0082235D">
        <w:t>я</w:t>
      </w:r>
      <w:r w:rsidR="00121128" w:rsidRPr="0082235D">
        <w:t xml:space="preserve">ть </w:t>
      </w:r>
      <w:r w:rsidRPr="0082235D">
        <w:t xml:space="preserve">и </w:t>
      </w:r>
      <w:r w:rsidR="00121128" w:rsidRPr="0082235D">
        <w:t>оплат</w:t>
      </w:r>
      <w:r w:rsidR="008865B0" w:rsidRPr="0082235D">
        <w:t>ит</w:t>
      </w:r>
      <w:r w:rsidR="00121128" w:rsidRPr="0082235D">
        <w:t xml:space="preserve">ь </w:t>
      </w:r>
      <w:r w:rsidR="00017165" w:rsidRPr="0082235D">
        <w:t>Товар</w:t>
      </w:r>
      <w:r w:rsidRPr="0082235D">
        <w:t xml:space="preserve"> на условиях, определенных настоящим Договором и </w:t>
      </w:r>
      <w:r w:rsidR="001E0275" w:rsidRPr="0082235D">
        <w:t>Спецификаци</w:t>
      </w:r>
      <w:r w:rsidR="0031122B" w:rsidRPr="0082235D">
        <w:t>ями</w:t>
      </w:r>
      <w:r w:rsidRPr="0082235D">
        <w:t>.</w:t>
      </w:r>
    </w:p>
    <w:p w14:paraId="51F8588E" w14:textId="5E6DA0A6" w:rsidR="00975A1F" w:rsidRPr="0082235D" w:rsidRDefault="00975A1F" w:rsidP="00F13949">
      <w:pPr>
        <w:numPr>
          <w:ilvl w:val="1"/>
          <w:numId w:val="43"/>
        </w:numPr>
        <w:ind w:left="0" w:firstLine="709"/>
        <w:jc w:val="both"/>
      </w:pPr>
      <w:r w:rsidRPr="0082235D">
        <w:t>Номенклатура, ассортимент, единица измерения, количество, цена, стоимость, срок и порядок поставки</w:t>
      </w:r>
      <w:r w:rsidR="001E0275" w:rsidRPr="0082235D">
        <w:rPr>
          <w:i/>
          <w:iCs/>
        </w:rPr>
        <w:t xml:space="preserve">, </w:t>
      </w:r>
      <w:r w:rsidR="001E0275" w:rsidRPr="0082235D">
        <w:t xml:space="preserve">место </w:t>
      </w:r>
      <w:r w:rsidR="00382EDC" w:rsidRPr="0082235D">
        <w:t>поставки</w:t>
      </w:r>
      <w:r w:rsidR="0088083E" w:rsidRPr="0082235D">
        <w:t>, а также срок сборки и/или установки</w:t>
      </w:r>
      <w:r w:rsidRPr="0082235D">
        <w:t xml:space="preserve"> </w:t>
      </w:r>
      <w:r w:rsidR="001E0275" w:rsidRPr="0082235D">
        <w:t>(</w:t>
      </w:r>
      <w:r w:rsidR="0088083E" w:rsidRPr="0082235D">
        <w:t>если по условиям настоящего Договора Поставщик осуществляет сборку и/или установку</w:t>
      </w:r>
      <w:r w:rsidR="001E0275" w:rsidRPr="0082235D">
        <w:t xml:space="preserve">) </w:t>
      </w:r>
      <w:r w:rsidR="00017165" w:rsidRPr="0082235D">
        <w:t>Товара</w:t>
      </w:r>
      <w:r w:rsidRPr="0082235D">
        <w:t xml:space="preserve"> указываются в </w:t>
      </w:r>
      <w:r w:rsidR="0031122B" w:rsidRPr="0082235D">
        <w:t>Спецификациях</w:t>
      </w:r>
      <w:r w:rsidRPr="0082235D">
        <w:t>, являющ</w:t>
      </w:r>
      <w:r w:rsidR="004750C7" w:rsidRPr="0082235D">
        <w:t>ей</w:t>
      </w:r>
      <w:r w:rsidRPr="0082235D">
        <w:t>ся</w:t>
      </w:r>
      <w:r w:rsidR="00F85FEF" w:rsidRPr="0082235D">
        <w:t xml:space="preserve"> </w:t>
      </w:r>
      <w:r w:rsidRPr="0082235D">
        <w:t xml:space="preserve">неотъемлемой частью настоящего Договора. Действие Договора распространяется на </w:t>
      </w:r>
      <w:r w:rsidR="0031122B" w:rsidRPr="0082235D">
        <w:t>Спецификации</w:t>
      </w:r>
      <w:r w:rsidRPr="0082235D">
        <w:t>, согласованн</w:t>
      </w:r>
      <w:r w:rsidR="004750C7" w:rsidRPr="0082235D">
        <w:t>ую</w:t>
      </w:r>
      <w:r w:rsidR="003406CA" w:rsidRPr="0082235D">
        <w:t xml:space="preserve"> </w:t>
      </w:r>
      <w:r w:rsidRPr="0082235D">
        <w:t>Сторонами.</w:t>
      </w:r>
    </w:p>
    <w:p w14:paraId="51F8588F" w14:textId="77777777" w:rsidR="00975A1F" w:rsidRPr="0082235D" w:rsidRDefault="00975A1F" w:rsidP="00244FCA">
      <w:pPr>
        <w:numPr>
          <w:ilvl w:val="0"/>
          <w:numId w:val="43"/>
        </w:numPr>
        <w:spacing w:before="120" w:after="120"/>
        <w:ind w:left="357" w:hanging="357"/>
        <w:jc w:val="center"/>
        <w:rPr>
          <w:b/>
        </w:rPr>
      </w:pPr>
      <w:r w:rsidRPr="0082235D">
        <w:rPr>
          <w:b/>
        </w:rPr>
        <w:t>Права и обязанности Сторон</w:t>
      </w:r>
    </w:p>
    <w:p w14:paraId="51F85890" w14:textId="77777777" w:rsidR="00975A1F" w:rsidRPr="0082235D" w:rsidRDefault="00975A1F" w:rsidP="00F13949">
      <w:pPr>
        <w:numPr>
          <w:ilvl w:val="1"/>
          <w:numId w:val="43"/>
        </w:numPr>
        <w:ind w:left="0" w:firstLine="709"/>
        <w:jc w:val="both"/>
        <w:rPr>
          <w:b/>
          <w:bCs/>
        </w:rPr>
      </w:pPr>
      <w:r w:rsidRPr="0082235D">
        <w:rPr>
          <w:b/>
          <w:bCs/>
        </w:rPr>
        <w:t>Поставщик обязан:</w:t>
      </w:r>
    </w:p>
    <w:p w14:paraId="51F85891" w14:textId="1E4B0680" w:rsidR="00975A1F" w:rsidRPr="0082235D" w:rsidRDefault="00975A1F" w:rsidP="00F13949">
      <w:pPr>
        <w:numPr>
          <w:ilvl w:val="2"/>
          <w:numId w:val="43"/>
        </w:numPr>
        <w:ind w:left="0" w:firstLine="709"/>
        <w:jc w:val="both"/>
      </w:pPr>
      <w:r w:rsidRPr="0082235D">
        <w:t xml:space="preserve">Поставить </w:t>
      </w:r>
      <w:r w:rsidR="00017165" w:rsidRPr="0082235D">
        <w:t>Товар</w:t>
      </w:r>
      <w:r w:rsidRPr="0082235D">
        <w:t xml:space="preserve"> надлежащего качества, в оговоренн</w:t>
      </w:r>
      <w:r w:rsidR="00027CEA" w:rsidRPr="0082235D">
        <w:t>ых</w:t>
      </w:r>
      <w:r w:rsidRPr="0082235D">
        <w:t xml:space="preserve"> количестве </w:t>
      </w:r>
      <w:r w:rsidR="00027CEA" w:rsidRPr="0082235D">
        <w:t xml:space="preserve">ассортименте и комплектности </w:t>
      </w:r>
      <w:r w:rsidRPr="0082235D">
        <w:t xml:space="preserve">Покупателю, в сроки и на условиях, согласованных в настоящем Договоре и </w:t>
      </w:r>
      <w:r w:rsidR="0031122B" w:rsidRPr="0082235D">
        <w:t>Спецификациях</w:t>
      </w:r>
      <w:r w:rsidRPr="0082235D">
        <w:t xml:space="preserve">. </w:t>
      </w:r>
    </w:p>
    <w:p w14:paraId="51F85892" w14:textId="43528DEA" w:rsidR="001E0275" w:rsidRPr="0082235D" w:rsidRDefault="00A84E5A" w:rsidP="00F13949">
      <w:pPr>
        <w:numPr>
          <w:ilvl w:val="2"/>
          <w:numId w:val="43"/>
        </w:numPr>
        <w:ind w:left="0" w:firstLine="709"/>
        <w:jc w:val="both"/>
      </w:pPr>
      <w:r w:rsidRPr="0082235D">
        <w:t>Произвести сборку и</w:t>
      </w:r>
      <w:r w:rsidR="001E0275" w:rsidRPr="0082235D">
        <w:t>/или</w:t>
      </w:r>
      <w:r w:rsidRPr="0082235D">
        <w:t xml:space="preserve"> установку поставленного Товара </w:t>
      </w:r>
      <w:r w:rsidR="00027CEA" w:rsidRPr="0082235D">
        <w:t xml:space="preserve">или его отдельных позиций </w:t>
      </w:r>
      <w:r w:rsidR="00162550" w:rsidRPr="0082235D">
        <w:t xml:space="preserve">(далее – установка Товара) </w:t>
      </w:r>
      <w:r w:rsidRPr="0082235D">
        <w:t>в</w:t>
      </w:r>
      <w:r w:rsidR="004750C7" w:rsidRPr="0082235D">
        <w:t xml:space="preserve"> </w:t>
      </w:r>
      <w:r w:rsidRPr="0082235D">
        <w:t>месте, согласованном с Покупателем</w:t>
      </w:r>
      <w:r w:rsidR="0088083E" w:rsidRPr="0082235D">
        <w:t xml:space="preserve">, если </w:t>
      </w:r>
      <w:r w:rsidR="00602A99" w:rsidRPr="0082235D">
        <w:t>это предусмотрено п. 1.1.</w:t>
      </w:r>
      <w:r w:rsidR="0088083E" w:rsidRPr="0082235D">
        <w:t xml:space="preserve"> Договора</w:t>
      </w:r>
      <w:r w:rsidR="009248D8" w:rsidRPr="0082235D">
        <w:t xml:space="preserve"> и </w:t>
      </w:r>
      <w:r w:rsidR="0031122B" w:rsidRPr="0082235D">
        <w:t>Спецификациями</w:t>
      </w:r>
      <w:r w:rsidR="0088083E" w:rsidRPr="0082235D">
        <w:t>.</w:t>
      </w:r>
    </w:p>
    <w:p w14:paraId="51F85893" w14:textId="77777777" w:rsidR="00975A1F" w:rsidRPr="0082235D" w:rsidRDefault="00975A1F" w:rsidP="00F13949">
      <w:pPr>
        <w:numPr>
          <w:ilvl w:val="2"/>
          <w:numId w:val="43"/>
        </w:numPr>
        <w:ind w:left="0" w:firstLine="709"/>
        <w:jc w:val="both"/>
      </w:pPr>
      <w:r w:rsidRPr="0082235D">
        <w:t xml:space="preserve">Передать </w:t>
      </w:r>
      <w:r w:rsidR="00116D9F" w:rsidRPr="0082235D">
        <w:t>Товар</w:t>
      </w:r>
      <w:r w:rsidRPr="0082235D">
        <w:t xml:space="preserve"> Покупателю (уполномоченному им Грузополучателю или перевозчику) в установленном Договором порядке.</w:t>
      </w:r>
    </w:p>
    <w:p w14:paraId="51F85894" w14:textId="77777777" w:rsidR="00412743" w:rsidRPr="0082235D" w:rsidRDefault="00975A1F" w:rsidP="00F13949">
      <w:pPr>
        <w:numPr>
          <w:ilvl w:val="2"/>
          <w:numId w:val="43"/>
        </w:numPr>
        <w:ind w:left="0" w:firstLine="709"/>
        <w:jc w:val="both"/>
      </w:pPr>
      <w:r w:rsidRPr="0082235D">
        <w:t xml:space="preserve">Надлежащим образом исполнять свои гарантийные обязательства в соответствии с </w:t>
      </w:r>
      <w:r w:rsidR="0016381B" w:rsidRPr="0082235D">
        <w:t xml:space="preserve">Разделом </w:t>
      </w:r>
      <w:r w:rsidR="00027CEA" w:rsidRPr="0082235D">
        <w:t>6</w:t>
      </w:r>
      <w:r w:rsidR="0016381B" w:rsidRPr="0082235D">
        <w:t xml:space="preserve"> </w:t>
      </w:r>
      <w:r w:rsidRPr="0082235D">
        <w:t>настоящего Договора.</w:t>
      </w:r>
    </w:p>
    <w:p w14:paraId="51F85895" w14:textId="77777777" w:rsidR="00382EDC" w:rsidRPr="0082235D" w:rsidRDefault="00602A99" w:rsidP="00F13949">
      <w:pPr>
        <w:numPr>
          <w:ilvl w:val="2"/>
          <w:numId w:val="43"/>
        </w:numPr>
        <w:ind w:left="0" w:firstLine="709"/>
        <w:jc w:val="both"/>
      </w:pPr>
      <w:r w:rsidRPr="0082235D">
        <w:t xml:space="preserve">В случае если поставка осуществляется </w:t>
      </w:r>
      <w:r w:rsidR="00382EDC" w:rsidRPr="0082235D">
        <w:t>с условием о его доставке о</w:t>
      </w:r>
      <w:r w:rsidR="00412743" w:rsidRPr="0082235D">
        <w:t>существить подъем Товара и занести в помещение Покупателя</w:t>
      </w:r>
      <w:r w:rsidR="001E0275" w:rsidRPr="0082235D">
        <w:t xml:space="preserve">. </w:t>
      </w:r>
    </w:p>
    <w:p w14:paraId="51F85896" w14:textId="1B40763A" w:rsidR="0088083E" w:rsidRPr="0082235D" w:rsidRDefault="0088083E" w:rsidP="00F13949">
      <w:pPr>
        <w:numPr>
          <w:ilvl w:val="2"/>
          <w:numId w:val="43"/>
        </w:numPr>
        <w:ind w:left="0" w:firstLine="709"/>
        <w:jc w:val="both"/>
      </w:pPr>
      <w:r w:rsidRPr="0082235D">
        <w:t xml:space="preserve">Если в соответствии с </w:t>
      </w:r>
      <w:r w:rsidR="00602A99" w:rsidRPr="0082235D">
        <w:t>п</w:t>
      </w:r>
      <w:r w:rsidR="003B382D" w:rsidRPr="0082235D">
        <w:t>унктом</w:t>
      </w:r>
      <w:r w:rsidR="00602A99" w:rsidRPr="0082235D">
        <w:t xml:space="preserve"> 1.1. </w:t>
      </w:r>
      <w:r w:rsidRPr="0082235D">
        <w:t>Договор</w:t>
      </w:r>
      <w:r w:rsidR="00602A99" w:rsidRPr="0082235D">
        <w:t>а</w:t>
      </w:r>
      <w:r w:rsidRPr="0082235D">
        <w:t xml:space="preserve"> </w:t>
      </w:r>
      <w:r w:rsidR="009248D8" w:rsidRPr="0082235D">
        <w:t xml:space="preserve">и </w:t>
      </w:r>
      <w:r w:rsidR="0031122B" w:rsidRPr="0082235D">
        <w:t>Спецификациями</w:t>
      </w:r>
      <w:r w:rsidR="009248D8" w:rsidRPr="0082235D">
        <w:t xml:space="preserve"> </w:t>
      </w:r>
      <w:r w:rsidRPr="0082235D">
        <w:t>установка Товара производится Поставщиком</w:t>
      </w:r>
      <w:r w:rsidR="00602A99" w:rsidRPr="0082235D">
        <w:t xml:space="preserve">, то </w:t>
      </w:r>
      <w:r w:rsidR="00412743" w:rsidRPr="0082235D">
        <w:t>осуществ</w:t>
      </w:r>
      <w:r w:rsidR="00382EDC" w:rsidRPr="0082235D">
        <w:t>ить установку Товара</w:t>
      </w:r>
      <w:r w:rsidR="00412743" w:rsidRPr="0082235D">
        <w:t xml:space="preserve"> в присутствии Покупателя. Приемка работ </w:t>
      </w:r>
      <w:r w:rsidR="0053388B" w:rsidRPr="0082235D">
        <w:t xml:space="preserve">по </w:t>
      </w:r>
      <w:r w:rsidR="00412743" w:rsidRPr="0082235D">
        <w:t xml:space="preserve">установке Товара </w:t>
      </w:r>
      <w:r w:rsidR="00382EDC" w:rsidRPr="0082235D">
        <w:t xml:space="preserve">осуществляется </w:t>
      </w:r>
      <w:r w:rsidR="00412743" w:rsidRPr="0082235D">
        <w:t>путем подписания Сторонами Акта сдачи-приемки</w:t>
      </w:r>
      <w:r w:rsidR="00027CEA" w:rsidRPr="0082235D">
        <w:t xml:space="preserve"> выполненных работ</w:t>
      </w:r>
      <w:r w:rsidR="00412743" w:rsidRPr="0082235D">
        <w:t>.</w:t>
      </w:r>
    </w:p>
    <w:p w14:paraId="51F85897" w14:textId="77777777" w:rsidR="00975A1F" w:rsidRPr="0082235D" w:rsidRDefault="00975A1F" w:rsidP="00F13949">
      <w:pPr>
        <w:numPr>
          <w:ilvl w:val="1"/>
          <w:numId w:val="43"/>
        </w:numPr>
        <w:ind w:left="0" w:firstLine="709"/>
        <w:jc w:val="both"/>
        <w:rPr>
          <w:b/>
          <w:bCs/>
        </w:rPr>
      </w:pPr>
      <w:r w:rsidRPr="0082235D">
        <w:rPr>
          <w:b/>
          <w:bCs/>
        </w:rPr>
        <w:t>Покупатель обязан:</w:t>
      </w:r>
    </w:p>
    <w:p w14:paraId="51F85898" w14:textId="77777777" w:rsidR="00975A1F" w:rsidRPr="0082235D" w:rsidRDefault="00975A1F" w:rsidP="00F13949">
      <w:pPr>
        <w:numPr>
          <w:ilvl w:val="2"/>
          <w:numId w:val="43"/>
        </w:numPr>
        <w:ind w:left="0" w:firstLine="709"/>
        <w:jc w:val="both"/>
      </w:pPr>
      <w:r w:rsidRPr="0082235D">
        <w:t>Надлежащим образом исполнять свои договорные обязательства по оплате стоимости поставленно</w:t>
      </w:r>
      <w:r w:rsidR="00227857" w:rsidRPr="0082235D">
        <w:t>го</w:t>
      </w:r>
      <w:r w:rsidRPr="0082235D">
        <w:t xml:space="preserve"> </w:t>
      </w:r>
      <w:r w:rsidR="00227857" w:rsidRPr="0082235D">
        <w:t>Товара</w:t>
      </w:r>
      <w:r w:rsidRPr="0082235D">
        <w:t>.</w:t>
      </w:r>
    </w:p>
    <w:p w14:paraId="51F85899" w14:textId="2939DB57" w:rsidR="00A84E5A" w:rsidRPr="0082235D" w:rsidRDefault="00975A1F" w:rsidP="00F13949">
      <w:pPr>
        <w:numPr>
          <w:ilvl w:val="2"/>
          <w:numId w:val="43"/>
        </w:numPr>
        <w:ind w:left="0" w:firstLine="709"/>
        <w:jc w:val="both"/>
      </w:pPr>
      <w:r w:rsidRPr="0082235D">
        <w:t xml:space="preserve">Обеспечить приемку </w:t>
      </w:r>
      <w:r w:rsidR="00116D9F" w:rsidRPr="0082235D">
        <w:t>Товара</w:t>
      </w:r>
      <w:r w:rsidRPr="0082235D">
        <w:t xml:space="preserve"> </w:t>
      </w:r>
      <w:r w:rsidR="0088083E" w:rsidRPr="0082235D">
        <w:t xml:space="preserve">и работ по установке </w:t>
      </w:r>
      <w:r w:rsidR="00162550" w:rsidRPr="0082235D">
        <w:t xml:space="preserve">Товара </w:t>
      </w:r>
      <w:r w:rsidR="0088083E" w:rsidRPr="0082235D">
        <w:t>(</w:t>
      </w:r>
      <w:r w:rsidR="00602A99" w:rsidRPr="0082235D">
        <w:t>если согласно п</w:t>
      </w:r>
      <w:r w:rsidR="003B382D" w:rsidRPr="0082235D">
        <w:t>ункту</w:t>
      </w:r>
      <w:r w:rsidR="00602A99" w:rsidRPr="0082235D">
        <w:t xml:space="preserve"> 1.1. Договора </w:t>
      </w:r>
      <w:r w:rsidR="00F85FEF" w:rsidRPr="0082235D">
        <w:t xml:space="preserve">и </w:t>
      </w:r>
      <w:r w:rsidR="0031122B" w:rsidRPr="0082235D">
        <w:t>Спецификациях</w:t>
      </w:r>
      <w:r w:rsidR="009248D8" w:rsidRPr="0082235D">
        <w:t xml:space="preserve"> </w:t>
      </w:r>
      <w:r w:rsidR="00602A99" w:rsidRPr="0082235D">
        <w:t>Поставщик осуществляет установку</w:t>
      </w:r>
      <w:r w:rsidR="00162550" w:rsidRPr="0082235D">
        <w:t xml:space="preserve"> Товара</w:t>
      </w:r>
      <w:r w:rsidR="0088083E" w:rsidRPr="0082235D">
        <w:t xml:space="preserve">) </w:t>
      </w:r>
      <w:r w:rsidRPr="0082235D">
        <w:t>в порядке и на условиях, установленных настоящим Договором и</w:t>
      </w:r>
      <w:r w:rsidR="0088083E" w:rsidRPr="0082235D">
        <w:t xml:space="preserve"> </w:t>
      </w:r>
      <w:r w:rsidR="0031122B" w:rsidRPr="0082235D">
        <w:t>Спецификациями</w:t>
      </w:r>
      <w:r w:rsidRPr="0082235D">
        <w:t>.</w:t>
      </w:r>
    </w:p>
    <w:p w14:paraId="51F8589A" w14:textId="641772FC" w:rsidR="00A84E5A" w:rsidRPr="0082235D" w:rsidRDefault="00027CEA" w:rsidP="00F13949">
      <w:pPr>
        <w:numPr>
          <w:ilvl w:val="2"/>
          <w:numId w:val="43"/>
        </w:numPr>
        <w:ind w:left="0" w:firstLine="709"/>
        <w:jc w:val="both"/>
      </w:pPr>
      <w:r w:rsidRPr="0082235D">
        <w:t>При поставке Товара на условиях доставки Покупателю (Грузополучателю) (п</w:t>
      </w:r>
      <w:r w:rsidR="003B382D" w:rsidRPr="0082235D">
        <w:t>ункт</w:t>
      </w:r>
      <w:r w:rsidRPr="0082235D">
        <w:t xml:space="preserve"> 3.2. Договора) </w:t>
      </w:r>
      <w:r w:rsidR="00780459" w:rsidRPr="0082235D">
        <w:t>–</w:t>
      </w:r>
      <w:r w:rsidRPr="0082235D">
        <w:t xml:space="preserve"> о</w:t>
      </w:r>
      <w:r w:rsidR="00A84E5A" w:rsidRPr="0082235D">
        <w:t>беспечить</w:t>
      </w:r>
      <w:r w:rsidR="00780459" w:rsidRPr="0082235D">
        <w:t xml:space="preserve"> </w:t>
      </w:r>
      <w:r w:rsidR="00A84E5A" w:rsidRPr="0082235D">
        <w:t xml:space="preserve">свободный габаритный проход в помещения Покупателя для заноса поставляемого Товара, на всем пути следования до места </w:t>
      </w:r>
      <w:r w:rsidR="002D3C51" w:rsidRPr="0082235D">
        <w:t>поставки;</w:t>
      </w:r>
      <w:r w:rsidR="00A84E5A" w:rsidRPr="0082235D">
        <w:t xml:space="preserve"> </w:t>
      </w:r>
      <w:r w:rsidR="002D3C51" w:rsidRPr="0082235D">
        <w:t>если согласно п</w:t>
      </w:r>
      <w:r w:rsidR="003B382D" w:rsidRPr="0082235D">
        <w:t>ункту</w:t>
      </w:r>
      <w:r w:rsidR="002D3C51" w:rsidRPr="0082235D">
        <w:t xml:space="preserve"> 1.1. Договора </w:t>
      </w:r>
      <w:r w:rsidR="009248D8" w:rsidRPr="0082235D">
        <w:t xml:space="preserve">и </w:t>
      </w:r>
      <w:r w:rsidR="0031122B" w:rsidRPr="0082235D">
        <w:t>Спецификациях</w:t>
      </w:r>
      <w:r w:rsidR="009248D8" w:rsidRPr="0082235D">
        <w:t xml:space="preserve"> </w:t>
      </w:r>
      <w:r w:rsidR="002D3C51" w:rsidRPr="0082235D">
        <w:t>Поставщик осуществляет установку</w:t>
      </w:r>
      <w:r w:rsidR="00162550" w:rsidRPr="0082235D">
        <w:t xml:space="preserve"> Товара</w:t>
      </w:r>
      <w:r w:rsidR="002D3C51" w:rsidRPr="0082235D">
        <w:t xml:space="preserve">, </w:t>
      </w:r>
      <w:r w:rsidRPr="0082235D">
        <w:t xml:space="preserve">- </w:t>
      </w:r>
      <w:r w:rsidR="00A84E5A" w:rsidRPr="0082235D">
        <w:t xml:space="preserve">защитить напольное покрытие помещения, в котором планируется сборка </w:t>
      </w:r>
      <w:r w:rsidR="0088083E" w:rsidRPr="0082235D">
        <w:t xml:space="preserve">и/или установка </w:t>
      </w:r>
      <w:r w:rsidR="00A84E5A" w:rsidRPr="0082235D">
        <w:t xml:space="preserve">поставляемого Товара </w:t>
      </w:r>
      <w:r w:rsidRPr="0082235D">
        <w:t xml:space="preserve">(его отдельных позиций) </w:t>
      </w:r>
      <w:r w:rsidR="00A84E5A" w:rsidRPr="0082235D">
        <w:t xml:space="preserve">от возможных повреждений в процессе заноса, убрать с пути перемещения </w:t>
      </w:r>
      <w:r w:rsidR="00A84E5A" w:rsidRPr="0082235D">
        <w:lastRenderedPageBreak/>
        <w:t>Товара хрупкие, дорогостоящие и представляющие иную ценность для Покупателя предметы, освободить пространство, достаточное для установки Товара</w:t>
      </w:r>
      <w:r w:rsidR="00602A99" w:rsidRPr="0082235D">
        <w:t>.</w:t>
      </w:r>
    </w:p>
    <w:p w14:paraId="51F8589B" w14:textId="77777777" w:rsidR="00975A1F" w:rsidRPr="0082235D" w:rsidRDefault="00975A1F" w:rsidP="00F13949">
      <w:pPr>
        <w:numPr>
          <w:ilvl w:val="2"/>
          <w:numId w:val="43"/>
        </w:numPr>
        <w:ind w:left="0" w:firstLine="709"/>
        <w:jc w:val="both"/>
      </w:pPr>
      <w:r w:rsidRPr="0082235D">
        <w:t xml:space="preserve">Обеспечить </w:t>
      </w:r>
      <w:r w:rsidR="00027CEA" w:rsidRPr="0082235D">
        <w:t xml:space="preserve">соблюдение </w:t>
      </w:r>
      <w:r w:rsidRPr="0082235D">
        <w:t>нормативны</w:t>
      </w:r>
      <w:r w:rsidR="00027CEA" w:rsidRPr="0082235D">
        <w:t>х</w:t>
      </w:r>
      <w:r w:rsidRPr="0082235D">
        <w:t xml:space="preserve"> срок</w:t>
      </w:r>
      <w:r w:rsidR="00027CEA" w:rsidRPr="0082235D">
        <w:t>ов</w:t>
      </w:r>
      <w:r w:rsidRPr="0082235D">
        <w:t xml:space="preserve"> разгрузки транспортных средств:</w:t>
      </w:r>
    </w:p>
    <w:p w14:paraId="51F8589C" w14:textId="77777777" w:rsidR="00975A1F" w:rsidRPr="0082235D" w:rsidRDefault="00975A1F" w:rsidP="00475AE3">
      <w:pPr>
        <w:adjustRightInd w:val="0"/>
        <w:snapToGrid w:val="0"/>
        <w:ind w:firstLine="709"/>
        <w:jc w:val="both"/>
      </w:pPr>
      <w:r w:rsidRPr="0082235D">
        <w:t xml:space="preserve">– при поставке автомобильным транспортом - в соответствии с Федеральным законом Российской Федерации от 8 ноября 2007 г. </w:t>
      </w:r>
      <w:r w:rsidR="0016381B" w:rsidRPr="0082235D">
        <w:t>№</w:t>
      </w:r>
      <w:r w:rsidRPr="0082235D">
        <w:t xml:space="preserve"> 259-ФЗ </w:t>
      </w:r>
      <w:r w:rsidR="00874FDB" w:rsidRPr="0082235D">
        <w:t>«</w:t>
      </w:r>
      <w:r w:rsidRPr="0082235D">
        <w:t>Устав автомобильного транспорта и городского назем</w:t>
      </w:r>
      <w:r w:rsidR="00A8023E" w:rsidRPr="0082235D">
        <w:t>ного электрического транспорта</w:t>
      </w:r>
      <w:r w:rsidR="00874FDB" w:rsidRPr="0082235D">
        <w:t>»</w:t>
      </w:r>
      <w:r w:rsidR="00A8023E" w:rsidRPr="0082235D">
        <w:t>.</w:t>
      </w:r>
    </w:p>
    <w:p w14:paraId="51F8589D" w14:textId="77777777" w:rsidR="00975A1F" w:rsidRPr="0082235D" w:rsidRDefault="00975A1F" w:rsidP="00F13949">
      <w:pPr>
        <w:numPr>
          <w:ilvl w:val="2"/>
          <w:numId w:val="43"/>
        </w:numPr>
        <w:ind w:left="0" w:firstLine="709"/>
        <w:jc w:val="both"/>
      </w:pPr>
      <w:r w:rsidRPr="0082235D">
        <w:t xml:space="preserve">В период гарантийного обслуживания </w:t>
      </w:r>
      <w:r w:rsidR="00116D9F" w:rsidRPr="0082235D">
        <w:t>Товара</w:t>
      </w:r>
      <w:r w:rsidRPr="0082235D">
        <w:t xml:space="preserve"> в соответствии с </w:t>
      </w:r>
      <w:r w:rsidR="00602A99" w:rsidRPr="0082235D">
        <w:t>Разделом</w:t>
      </w:r>
      <w:r w:rsidRPr="0082235D">
        <w:t xml:space="preserve"> </w:t>
      </w:r>
      <w:r w:rsidR="00027CEA" w:rsidRPr="0082235D">
        <w:t>6</w:t>
      </w:r>
      <w:r w:rsidR="00602A99" w:rsidRPr="0082235D">
        <w:t xml:space="preserve"> </w:t>
      </w:r>
      <w:r w:rsidRPr="0082235D">
        <w:t xml:space="preserve">настоящего Договора обеспечить соблюдение гарантийных требований к эксплуатации и хранению </w:t>
      </w:r>
      <w:r w:rsidR="00116D9F" w:rsidRPr="0082235D">
        <w:t>Товар</w:t>
      </w:r>
      <w:r w:rsidR="00227857" w:rsidRPr="0082235D">
        <w:t>а</w:t>
      </w:r>
      <w:r w:rsidRPr="0082235D">
        <w:t>.</w:t>
      </w:r>
    </w:p>
    <w:p w14:paraId="51F8589E" w14:textId="77777777" w:rsidR="00975A1F" w:rsidRPr="0082235D" w:rsidRDefault="00975A1F" w:rsidP="00F13949">
      <w:pPr>
        <w:numPr>
          <w:ilvl w:val="1"/>
          <w:numId w:val="43"/>
        </w:numPr>
        <w:ind w:left="0" w:firstLine="709"/>
        <w:jc w:val="both"/>
        <w:rPr>
          <w:b/>
          <w:bCs/>
        </w:rPr>
      </w:pPr>
      <w:r w:rsidRPr="0082235D">
        <w:rPr>
          <w:b/>
          <w:bCs/>
        </w:rPr>
        <w:t>Покупатель имеет право:</w:t>
      </w:r>
    </w:p>
    <w:p w14:paraId="51F8589F" w14:textId="4BD4F9AD" w:rsidR="00975A1F" w:rsidRDefault="00975A1F" w:rsidP="00F13949">
      <w:pPr>
        <w:numPr>
          <w:ilvl w:val="2"/>
          <w:numId w:val="43"/>
        </w:numPr>
        <w:ind w:left="0" w:firstLine="709"/>
        <w:jc w:val="both"/>
      </w:pPr>
      <w:r w:rsidRPr="0082235D">
        <w:t>Отказаться от приемки поставленно</w:t>
      </w:r>
      <w:r w:rsidR="00227857" w:rsidRPr="0082235D">
        <w:t>го</w:t>
      </w:r>
      <w:r w:rsidRPr="0082235D">
        <w:t xml:space="preserve"> </w:t>
      </w:r>
      <w:r w:rsidR="00227857" w:rsidRPr="0082235D">
        <w:t>Товара</w:t>
      </w:r>
      <w:r w:rsidRPr="0082235D">
        <w:t xml:space="preserve"> </w:t>
      </w:r>
      <w:r w:rsidR="002D3C51" w:rsidRPr="0082235D">
        <w:t xml:space="preserve">и/или работ по установке </w:t>
      </w:r>
      <w:r w:rsidR="00162550" w:rsidRPr="0082235D">
        <w:t xml:space="preserve">Товара </w:t>
      </w:r>
      <w:r w:rsidRPr="0082235D">
        <w:t xml:space="preserve">в случае </w:t>
      </w:r>
      <w:r w:rsidR="002D3C51" w:rsidRPr="0082235D">
        <w:t xml:space="preserve">их </w:t>
      </w:r>
      <w:r w:rsidRPr="0082235D">
        <w:t>несоответствия требованиям по качеству или количеству, установленны</w:t>
      </w:r>
      <w:r w:rsidR="00602A99" w:rsidRPr="0082235D">
        <w:t>м</w:t>
      </w:r>
      <w:r w:rsidRPr="0082235D">
        <w:t xml:space="preserve"> Договором </w:t>
      </w:r>
      <w:r w:rsidR="00602A99" w:rsidRPr="0082235D">
        <w:t xml:space="preserve">и </w:t>
      </w:r>
      <w:r w:rsidR="0031122B" w:rsidRPr="0082235D">
        <w:t>Спецификациями</w:t>
      </w:r>
      <w:r w:rsidR="00027CEA" w:rsidRPr="0082235D">
        <w:t xml:space="preserve"> </w:t>
      </w:r>
      <w:r w:rsidRPr="0082235D">
        <w:t>без уплаты при этом штрафных санкций.</w:t>
      </w:r>
    </w:p>
    <w:p w14:paraId="51F858A0" w14:textId="77777777" w:rsidR="00186A69" w:rsidRPr="0082235D" w:rsidRDefault="00975A1F" w:rsidP="00244FCA">
      <w:pPr>
        <w:numPr>
          <w:ilvl w:val="0"/>
          <w:numId w:val="43"/>
        </w:numPr>
        <w:spacing w:before="120" w:after="120"/>
        <w:ind w:left="357" w:hanging="357"/>
        <w:jc w:val="center"/>
        <w:rPr>
          <w:b/>
        </w:rPr>
      </w:pPr>
      <w:r w:rsidRPr="0082235D">
        <w:rPr>
          <w:b/>
        </w:rPr>
        <w:t>Порядок и условия отгрузки</w:t>
      </w:r>
    </w:p>
    <w:p w14:paraId="51F858A1" w14:textId="77777777" w:rsidR="00975A1F" w:rsidRPr="0082235D" w:rsidRDefault="00975A1F" w:rsidP="00F13949">
      <w:pPr>
        <w:numPr>
          <w:ilvl w:val="1"/>
          <w:numId w:val="43"/>
        </w:numPr>
        <w:ind w:left="0" w:firstLine="709"/>
        <w:jc w:val="both"/>
      </w:pPr>
      <w:r w:rsidRPr="0082235D">
        <w:t xml:space="preserve">При поставке </w:t>
      </w:r>
      <w:r w:rsidR="00227857" w:rsidRPr="0082235D">
        <w:t>Товара</w:t>
      </w:r>
      <w:r w:rsidRPr="0082235D">
        <w:t xml:space="preserve"> на условиях самовывоза со склада (завода) Поставщика последний обязан в срок не позднее чем за 2 (два) рабочих дня уведомить Покупателя о готовности </w:t>
      </w:r>
      <w:r w:rsidR="00227857" w:rsidRPr="0082235D">
        <w:t>Товара</w:t>
      </w:r>
      <w:r w:rsidRPr="0082235D">
        <w:t xml:space="preserve"> к отгрузке.</w:t>
      </w:r>
    </w:p>
    <w:p w14:paraId="51F858A2" w14:textId="77777777" w:rsidR="00F6669C" w:rsidRPr="0082235D" w:rsidRDefault="00975A1F" w:rsidP="00F13949">
      <w:pPr>
        <w:numPr>
          <w:ilvl w:val="1"/>
          <w:numId w:val="43"/>
        </w:numPr>
        <w:ind w:left="0" w:firstLine="709"/>
        <w:jc w:val="both"/>
      </w:pPr>
      <w:r w:rsidRPr="0082235D">
        <w:t xml:space="preserve">При поставке </w:t>
      </w:r>
      <w:r w:rsidR="00227857" w:rsidRPr="0082235D">
        <w:t>Товара</w:t>
      </w:r>
      <w:r w:rsidRPr="0082235D">
        <w:t xml:space="preserve"> на склад </w:t>
      </w:r>
      <w:r w:rsidR="002D3C51" w:rsidRPr="0082235D">
        <w:t xml:space="preserve">(или иное помещение, определенное Покупателем) </w:t>
      </w:r>
      <w:r w:rsidRPr="0082235D">
        <w:t xml:space="preserve">Покупателя (Грузополучателя) Поставщик обязан в срок не позднее, чем за 2 </w:t>
      </w:r>
      <w:r w:rsidR="004B5518" w:rsidRPr="0082235D">
        <w:t xml:space="preserve">(два) </w:t>
      </w:r>
      <w:r w:rsidRPr="0082235D">
        <w:t xml:space="preserve">рабочих дня уведомить Покупателя о готовности </w:t>
      </w:r>
      <w:r w:rsidR="00DA44B1" w:rsidRPr="0082235D">
        <w:t>Товара</w:t>
      </w:r>
      <w:r w:rsidRPr="0082235D">
        <w:t xml:space="preserve"> к поставке, указав предполагаемое время доставки </w:t>
      </w:r>
      <w:r w:rsidR="00DA44B1" w:rsidRPr="0082235D">
        <w:t>Товара</w:t>
      </w:r>
      <w:r w:rsidRPr="0082235D">
        <w:t xml:space="preserve"> на склад </w:t>
      </w:r>
      <w:r w:rsidR="002D3C51" w:rsidRPr="0082235D">
        <w:t xml:space="preserve">(или иное помещение, определенное Покупателем) </w:t>
      </w:r>
      <w:r w:rsidRPr="0082235D">
        <w:t xml:space="preserve">Покупателя (Грузополучателя). </w:t>
      </w:r>
    </w:p>
    <w:p w14:paraId="51F858A3" w14:textId="74BB02FC" w:rsidR="00F6669C" w:rsidRPr="0082235D" w:rsidRDefault="00975A1F" w:rsidP="00F13949">
      <w:pPr>
        <w:numPr>
          <w:ilvl w:val="1"/>
          <w:numId w:val="43"/>
        </w:numPr>
        <w:ind w:left="0" w:firstLine="709"/>
        <w:jc w:val="both"/>
      </w:pPr>
      <w:r w:rsidRPr="0082235D">
        <w:t xml:space="preserve">Если иное не установлено приложением к настоящему Договору, отгрузка </w:t>
      </w:r>
      <w:r w:rsidR="00DA44B1" w:rsidRPr="0082235D">
        <w:t>Товара</w:t>
      </w:r>
      <w:r w:rsidR="00BF3EDF" w:rsidRPr="0082235D">
        <w:t xml:space="preserve"> производится </w:t>
      </w:r>
      <w:r w:rsidRPr="0082235D">
        <w:t xml:space="preserve">Поставщиком Грузополучателю, реквизиты которого </w:t>
      </w:r>
      <w:r w:rsidR="002D3C51" w:rsidRPr="0082235D">
        <w:t xml:space="preserve">указаны </w:t>
      </w:r>
      <w:r w:rsidRPr="0082235D">
        <w:t xml:space="preserve">в </w:t>
      </w:r>
      <w:r w:rsidR="0031122B" w:rsidRPr="0082235D">
        <w:t>Спецификациях</w:t>
      </w:r>
      <w:r w:rsidR="006F348B" w:rsidRPr="0082235D">
        <w:t xml:space="preserve"> </w:t>
      </w:r>
      <w:r w:rsidRPr="0082235D">
        <w:t>или сообщаются Покупателем дополнительно.</w:t>
      </w:r>
    </w:p>
    <w:p w14:paraId="51F858A4" w14:textId="77777777" w:rsidR="00975A1F" w:rsidRPr="0082235D" w:rsidRDefault="00975A1F" w:rsidP="00F13949">
      <w:pPr>
        <w:numPr>
          <w:ilvl w:val="1"/>
          <w:numId w:val="43"/>
        </w:numPr>
        <w:ind w:left="0" w:firstLine="709"/>
        <w:jc w:val="both"/>
      </w:pPr>
      <w:r w:rsidRPr="0082235D">
        <w:t xml:space="preserve">Поставщик обязан передать Покупателю (Грузополучателю) с </w:t>
      </w:r>
      <w:r w:rsidR="00DA44B1" w:rsidRPr="0082235D">
        <w:t>Товаром</w:t>
      </w:r>
      <w:r w:rsidRPr="0082235D">
        <w:t xml:space="preserve"> следующие документы: </w:t>
      </w:r>
    </w:p>
    <w:p w14:paraId="51F858A5" w14:textId="77777777" w:rsidR="00975A1F" w:rsidRPr="0082235D" w:rsidRDefault="00715516" w:rsidP="00475AE3">
      <w:pPr>
        <w:numPr>
          <w:ilvl w:val="0"/>
          <w:numId w:val="6"/>
        </w:numPr>
        <w:adjustRightInd w:val="0"/>
        <w:snapToGrid w:val="0"/>
        <w:ind w:left="0" w:firstLine="709"/>
        <w:jc w:val="both"/>
      </w:pPr>
      <w:r w:rsidRPr="0082235D">
        <w:t>паспорт</w:t>
      </w:r>
      <w:r w:rsidR="0057215F" w:rsidRPr="0082235D">
        <w:t>а</w:t>
      </w:r>
      <w:r w:rsidRPr="0082235D">
        <w:t>, сертификат</w:t>
      </w:r>
      <w:r w:rsidR="0057215F" w:rsidRPr="0082235D">
        <w:t>ы</w:t>
      </w:r>
      <w:r w:rsidRPr="0082235D">
        <w:t xml:space="preserve"> качества на </w:t>
      </w:r>
      <w:r w:rsidR="00DA44B1" w:rsidRPr="0082235D">
        <w:t>Товар</w:t>
      </w:r>
      <w:r w:rsidR="0057215F" w:rsidRPr="0082235D">
        <w:t xml:space="preserve"> (</w:t>
      </w:r>
      <w:r w:rsidR="00FC3BEE" w:rsidRPr="0082235D">
        <w:t>1</w:t>
      </w:r>
      <w:r w:rsidR="0057215F" w:rsidRPr="0082235D">
        <w:t xml:space="preserve"> экз.);</w:t>
      </w:r>
    </w:p>
    <w:p w14:paraId="51F858A6" w14:textId="77777777" w:rsidR="00975A1F" w:rsidRPr="0082235D" w:rsidRDefault="00975A1F" w:rsidP="00475AE3">
      <w:pPr>
        <w:numPr>
          <w:ilvl w:val="0"/>
          <w:numId w:val="6"/>
        </w:numPr>
        <w:adjustRightInd w:val="0"/>
        <w:snapToGrid w:val="0"/>
        <w:ind w:left="0" w:firstLine="709"/>
        <w:jc w:val="both"/>
      </w:pPr>
      <w:r w:rsidRPr="0082235D">
        <w:t>транспортную накладную на отгруженн</w:t>
      </w:r>
      <w:r w:rsidR="00DA44B1" w:rsidRPr="0082235D">
        <w:t>ый</w:t>
      </w:r>
      <w:r w:rsidRPr="0082235D">
        <w:t xml:space="preserve"> </w:t>
      </w:r>
      <w:r w:rsidR="00DA44B1" w:rsidRPr="0082235D">
        <w:t>Товар</w:t>
      </w:r>
      <w:r w:rsidR="0057215F" w:rsidRPr="0082235D">
        <w:t xml:space="preserve"> (</w:t>
      </w:r>
      <w:r w:rsidR="00FC3BEE" w:rsidRPr="0082235D">
        <w:t>1</w:t>
      </w:r>
      <w:r w:rsidR="0057215F" w:rsidRPr="0082235D">
        <w:t xml:space="preserve"> экз.)</w:t>
      </w:r>
      <w:r w:rsidRPr="0082235D">
        <w:t>;</w:t>
      </w:r>
    </w:p>
    <w:p w14:paraId="51F858A7" w14:textId="77777777" w:rsidR="00975A1F" w:rsidRPr="0082235D" w:rsidRDefault="00975A1F" w:rsidP="00475AE3">
      <w:pPr>
        <w:numPr>
          <w:ilvl w:val="0"/>
          <w:numId w:val="6"/>
        </w:numPr>
        <w:adjustRightInd w:val="0"/>
        <w:snapToGrid w:val="0"/>
        <w:ind w:left="0" w:firstLine="709"/>
        <w:jc w:val="both"/>
      </w:pPr>
      <w:r w:rsidRPr="0082235D">
        <w:t>товарную накладную</w:t>
      </w:r>
      <w:r w:rsidR="0057215F" w:rsidRPr="0082235D">
        <w:t xml:space="preserve"> (</w:t>
      </w:r>
      <w:r w:rsidR="00FC3BEE" w:rsidRPr="0082235D">
        <w:t xml:space="preserve">2 </w:t>
      </w:r>
      <w:r w:rsidR="0057215F" w:rsidRPr="0082235D">
        <w:t>экз.);</w:t>
      </w:r>
    </w:p>
    <w:p w14:paraId="51F858A8" w14:textId="77777777" w:rsidR="0057215F" w:rsidRPr="0082235D" w:rsidRDefault="0057215F" w:rsidP="00475AE3">
      <w:pPr>
        <w:numPr>
          <w:ilvl w:val="0"/>
          <w:numId w:val="6"/>
        </w:numPr>
        <w:adjustRightInd w:val="0"/>
        <w:snapToGrid w:val="0"/>
        <w:ind w:left="0" w:firstLine="709"/>
        <w:jc w:val="both"/>
      </w:pPr>
      <w:r w:rsidRPr="0082235D">
        <w:t>счет-фактуру (если Поставщик является плательщиком НДС).</w:t>
      </w:r>
    </w:p>
    <w:p w14:paraId="51F858A9" w14:textId="3ACF8104" w:rsidR="00975A1F" w:rsidRPr="0082235D" w:rsidRDefault="00975A1F" w:rsidP="00475AE3">
      <w:pPr>
        <w:adjustRightInd w:val="0"/>
        <w:snapToGrid w:val="0"/>
        <w:ind w:firstLine="709"/>
        <w:jc w:val="both"/>
      </w:pPr>
      <w:r w:rsidRPr="0082235D">
        <w:t xml:space="preserve">Порядок предоставления документов может быть изменен по соглашению </w:t>
      </w:r>
      <w:r w:rsidR="002D3C51" w:rsidRPr="0082235D">
        <w:t>С</w:t>
      </w:r>
      <w:r w:rsidRPr="0082235D">
        <w:t xml:space="preserve">торон, если это не противоречит законодательству РФ, что отражается в </w:t>
      </w:r>
      <w:r w:rsidR="0031122B" w:rsidRPr="0082235D">
        <w:t>Спецификациях</w:t>
      </w:r>
      <w:r w:rsidRPr="0082235D">
        <w:t>.</w:t>
      </w:r>
    </w:p>
    <w:p w14:paraId="51F858AA" w14:textId="55BFAB5D" w:rsidR="00975A1F" w:rsidRPr="0082235D" w:rsidRDefault="00975A1F" w:rsidP="00F13949">
      <w:pPr>
        <w:numPr>
          <w:ilvl w:val="1"/>
          <w:numId w:val="43"/>
        </w:numPr>
        <w:ind w:left="0" w:firstLine="709"/>
        <w:jc w:val="both"/>
      </w:pPr>
      <w:r w:rsidRPr="0082235D">
        <w:t xml:space="preserve">Если иное не предусмотрено </w:t>
      </w:r>
      <w:r w:rsidR="0031122B" w:rsidRPr="0082235D">
        <w:t>Спецификациями</w:t>
      </w:r>
      <w:r w:rsidR="006F348B" w:rsidRPr="0082235D">
        <w:t xml:space="preserve"> </w:t>
      </w:r>
      <w:r w:rsidRPr="0082235D">
        <w:t>допускается досрочная поставка</w:t>
      </w:r>
      <w:r w:rsidR="00412743" w:rsidRPr="0082235D">
        <w:t>, под</w:t>
      </w:r>
      <w:r w:rsidR="00086EDE" w:rsidRPr="0082235D">
        <w:t>ъ</w:t>
      </w:r>
      <w:r w:rsidR="00412743" w:rsidRPr="0082235D">
        <w:t xml:space="preserve">ем, сборка, установка </w:t>
      </w:r>
      <w:r w:rsidR="00D569A5" w:rsidRPr="0082235D">
        <w:t>Товара</w:t>
      </w:r>
      <w:r w:rsidRPr="0082235D">
        <w:t>.</w:t>
      </w:r>
    </w:p>
    <w:p w14:paraId="51F858AB" w14:textId="77777777" w:rsidR="00975A1F" w:rsidRPr="0082235D" w:rsidRDefault="00975A1F" w:rsidP="00F13949">
      <w:pPr>
        <w:numPr>
          <w:ilvl w:val="1"/>
          <w:numId w:val="43"/>
        </w:numPr>
        <w:ind w:left="0" w:firstLine="709"/>
        <w:jc w:val="both"/>
      </w:pPr>
      <w:r w:rsidRPr="0082235D">
        <w:t>Датой</w:t>
      </w:r>
      <w:r w:rsidR="00D46D6D" w:rsidRPr="0082235D">
        <w:t xml:space="preserve"> надлежащего</w:t>
      </w:r>
      <w:r w:rsidRPr="0082235D">
        <w:t xml:space="preserve"> исполнения Поставщиком обязательств по поставке </w:t>
      </w:r>
      <w:r w:rsidR="00D569A5" w:rsidRPr="0082235D">
        <w:t>Товара</w:t>
      </w:r>
      <w:r w:rsidR="005739C1" w:rsidRPr="0082235D">
        <w:t xml:space="preserve"> является дата фактического исполнения всех обязательств</w:t>
      </w:r>
      <w:r w:rsidR="00D569A5" w:rsidRPr="0082235D">
        <w:t xml:space="preserve"> </w:t>
      </w:r>
      <w:r w:rsidR="00412743" w:rsidRPr="0082235D">
        <w:t>по</w:t>
      </w:r>
      <w:r w:rsidR="00D569A5" w:rsidRPr="0082235D">
        <w:t xml:space="preserve"> настоящему Договору</w:t>
      </w:r>
      <w:r w:rsidRPr="0082235D">
        <w:t>.</w:t>
      </w:r>
    </w:p>
    <w:p w14:paraId="51F858AC" w14:textId="77777777" w:rsidR="00975A1F" w:rsidRPr="0082235D" w:rsidRDefault="00975A1F" w:rsidP="00244FCA">
      <w:pPr>
        <w:numPr>
          <w:ilvl w:val="0"/>
          <w:numId w:val="43"/>
        </w:numPr>
        <w:spacing w:before="120" w:after="120"/>
        <w:ind w:left="357" w:hanging="357"/>
        <w:jc w:val="center"/>
        <w:rPr>
          <w:b/>
        </w:rPr>
      </w:pPr>
      <w:r w:rsidRPr="0082235D">
        <w:rPr>
          <w:b/>
        </w:rPr>
        <w:t>Право собственности и риски случайной гибели</w:t>
      </w:r>
    </w:p>
    <w:p w14:paraId="51F858AD" w14:textId="77777777" w:rsidR="00975A1F" w:rsidRPr="0082235D" w:rsidRDefault="00975A1F" w:rsidP="00F13949">
      <w:pPr>
        <w:numPr>
          <w:ilvl w:val="1"/>
          <w:numId w:val="43"/>
        </w:numPr>
        <w:ind w:left="0" w:firstLine="709"/>
        <w:jc w:val="both"/>
      </w:pPr>
      <w:r w:rsidRPr="0082235D">
        <w:t>Право собственности и риски случайной гибели на поставляем</w:t>
      </w:r>
      <w:r w:rsidR="00D569A5" w:rsidRPr="0082235D">
        <w:t>ый</w:t>
      </w:r>
      <w:r w:rsidRPr="0082235D">
        <w:t xml:space="preserve"> по</w:t>
      </w:r>
      <w:r w:rsidR="00155EEC" w:rsidRPr="0082235D">
        <w:t xml:space="preserve"> настоящему Договору </w:t>
      </w:r>
      <w:r w:rsidR="00D569A5" w:rsidRPr="0082235D">
        <w:t>Товар</w:t>
      </w:r>
      <w:r w:rsidR="00155EEC" w:rsidRPr="0082235D">
        <w:t xml:space="preserve"> </w:t>
      </w:r>
      <w:r w:rsidR="0068437F" w:rsidRPr="0082235D">
        <w:t>переходя</w:t>
      </w:r>
      <w:r w:rsidRPr="0082235D">
        <w:t>т от Поставщ</w:t>
      </w:r>
      <w:r w:rsidR="00AF278A" w:rsidRPr="0082235D">
        <w:t>ика к Покупателю с даты п</w:t>
      </w:r>
      <w:r w:rsidR="00F41A8F" w:rsidRPr="0082235D">
        <w:t>оставки (п</w:t>
      </w:r>
      <w:r w:rsidR="00E405A9" w:rsidRPr="0082235D">
        <w:t>ункт</w:t>
      </w:r>
      <w:r w:rsidR="00F41A8F" w:rsidRPr="0082235D">
        <w:t xml:space="preserve"> 4.2. Договора)</w:t>
      </w:r>
      <w:r w:rsidR="002D3C51" w:rsidRPr="0082235D">
        <w:t>.</w:t>
      </w:r>
    </w:p>
    <w:p w14:paraId="51F858AE" w14:textId="09E8D96F" w:rsidR="00975A1F" w:rsidRPr="0082235D" w:rsidRDefault="00975A1F" w:rsidP="00F13949">
      <w:pPr>
        <w:numPr>
          <w:ilvl w:val="1"/>
          <w:numId w:val="43"/>
        </w:numPr>
        <w:ind w:left="0" w:firstLine="709"/>
        <w:jc w:val="both"/>
      </w:pPr>
      <w:r w:rsidRPr="0082235D">
        <w:t>Датой поставки является</w:t>
      </w:r>
      <w:r w:rsidR="00412743" w:rsidRPr="0082235D">
        <w:t xml:space="preserve"> дата приняти</w:t>
      </w:r>
      <w:r w:rsidR="00DD32F3" w:rsidRPr="0082235D">
        <w:t>я</w:t>
      </w:r>
      <w:r w:rsidR="00412743" w:rsidRPr="0082235D">
        <w:t xml:space="preserve"> Покупателем Товара</w:t>
      </w:r>
      <w:r w:rsidR="00DD32F3" w:rsidRPr="0082235D">
        <w:t xml:space="preserve"> или, если согласно п</w:t>
      </w:r>
      <w:r w:rsidR="00E405A9" w:rsidRPr="0082235D">
        <w:t>ункту</w:t>
      </w:r>
      <w:r w:rsidR="00DD32F3" w:rsidRPr="0082235D">
        <w:t xml:space="preserve"> 1.1. Договора </w:t>
      </w:r>
      <w:r w:rsidR="00F41A8F" w:rsidRPr="0082235D">
        <w:t xml:space="preserve">и </w:t>
      </w:r>
      <w:r w:rsidR="0031122B" w:rsidRPr="0082235D">
        <w:t>Спецификациях</w:t>
      </w:r>
      <w:r w:rsidR="00F41A8F" w:rsidRPr="0082235D">
        <w:t xml:space="preserve"> </w:t>
      </w:r>
      <w:r w:rsidR="00DD32F3" w:rsidRPr="0082235D">
        <w:t>Поставщик осуществляет установку</w:t>
      </w:r>
      <w:r w:rsidR="00162550" w:rsidRPr="0082235D">
        <w:t xml:space="preserve"> Товара</w:t>
      </w:r>
      <w:r w:rsidR="00DD32F3" w:rsidRPr="0082235D">
        <w:t xml:space="preserve">, - дата принятия работ по установке Товара </w:t>
      </w:r>
      <w:r w:rsidR="00412743" w:rsidRPr="0082235D">
        <w:t>в помещении, согласованном с Покупателем</w:t>
      </w:r>
      <w:r w:rsidR="00DD32F3" w:rsidRPr="0082235D">
        <w:t xml:space="preserve">. </w:t>
      </w:r>
      <w:r w:rsidR="00412743" w:rsidRPr="0082235D">
        <w:t xml:space="preserve">  </w:t>
      </w:r>
    </w:p>
    <w:p w14:paraId="51F858AF" w14:textId="77777777" w:rsidR="00975A1F" w:rsidRPr="0082235D" w:rsidRDefault="00975A1F" w:rsidP="00244FCA">
      <w:pPr>
        <w:numPr>
          <w:ilvl w:val="0"/>
          <w:numId w:val="43"/>
        </w:numPr>
        <w:spacing w:before="120" w:after="120"/>
        <w:ind w:left="357" w:hanging="357"/>
        <w:jc w:val="center"/>
        <w:rPr>
          <w:b/>
        </w:rPr>
      </w:pPr>
      <w:r w:rsidRPr="0082235D">
        <w:rPr>
          <w:b/>
        </w:rPr>
        <w:t xml:space="preserve">Порядок приемки </w:t>
      </w:r>
      <w:r w:rsidR="003C38CD" w:rsidRPr="0082235D">
        <w:rPr>
          <w:b/>
        </w:rPr>
        <w:t>Товара</w:t>
      </w:r>
      <w:r w:rsidR="00162550" w:rsidRPr="0082235D">
        <w:rPr>
          <w:b/>
        </w:rPr>
        <w:t xml:space="preserve"> по количеству и качеству</w:t>
      </w:r>
    </w:p>
    <w:p w14:paraId="51F858B0" w14:textId="77777777" w:rsidR="00412852" w:rsidRPr="0082235D" w:rsidRDefault="00412852" w:rsidP="00F13949">
      <w:pPr>
        <w:numPr>
          <w:ilvl w:val="1"/>
          <w:numId w:val="43"/>
        </w:numPr>
        <w:ind w:left="0" w:firstLine="709"/>
        <w:jc w:val="both"/>
      </w:pPr>
      <w:r w:rsidRPr="0082235D">
        <w:t>Приемка Товара по количеству и качеству осуществляется Покупателем (грузополучателем) в соответствии с Инструкцией о порядке приемки продукции производственно-технического назначения и товаров народного потребления по количеству (утв. постановлением Госарбитража СССР от 15 июня 1965 года № П-6), Инструкцией о порядке приемки продукции производственно-технического назначения и товаров народного потребления по качеству (утв. постановлением Госарбитража СССР от 25 апреля 1966 года № П-7). Указанные Инструкции применяются в части, не противоречащей настоящему Договору.</w:t>
      </w:r>
    </w:p>
    <w:p w14:paraId="51F858B1" w14:textId="77777777" w:rsidR="00412852" w:rsidRPr="0082235D" w:rsidRDefault="00412852" w:rsidP="00F13949">
      <w:pPr>
        <w:numPr>
          <w:ilvl w:val="1"/>
          <w:numId w:val="43"/>
        </w:numPr>
        <w:ind w:left="0" w:firstLine="709"/>
        <w:jc w:val="both"/>
      </w:pPr>
      <w:r w:rsidRPr="0082235D">
        <w:lastRenderedPageBreak/>
        <w:t xml:space="preserve">При обнаружении несоответствия качества, комплектности, ассортимента и/или количества поставленного Товара, Покупатель (грузополучатель) в течение 24 часов с момента обнаружения обязан немедленно вызвать представителя Поставщика для участия в приемке Товара и составления совместного акта о приемке материалов, оформленного </w:t>
      </w:r>
      <w:r w:rsidR="00901A5D" w:rsidRPr="0082235D">
        <w:t xml:space="preserve">по типовой </w:t>
      </w:r>
      <w:r w:rsidR="006F348B" w:rsidRPr="0082235D">
        <w:t>межотраслевой Форме</w:t>
      </w:r>
      <w:r w:rsidR="00901A5D" w:rsidRPr="0082235D">
        <w:t xml:space="preserve"> М-7, утвержденной Постановлением Госкомстата России от 30.10.1997 № 71а (далее по </w:t>
      </w:r>
      <w:r w:rsidR="00527B57" w:rsidRPr="0082235D">
        <w:t>Р</w:t>
      </w:r>
      <w:r w:rsidR="00901A5D" w:rsidRPr="0082235D">
        <w:t xml:space="preserve">азделу </w:t>
      </w:r>
      <w:r w:rsidR="00DF4F27" w:rsidRPr="0082235D">
        <w:t xml:space="preserve">5 </w:t>
      </w:r>
      <w:r w:rsidR="00901A5D" w:rsidRPr="0082235D">
        <w:t xml:space="preserve">настоящего Договора - Акт). </w:t>
      </w:r>
      <w:r w:rsidRPr="0082235D">
        <w:t xml:space="preserve"> В случае неприбытия представителя Поставщика в течение 3 (трех) дней с момента направления уведомления о вызове, Покупатель (грузополучатель) имеет право составить указанный </w:t>
      </w:r>
      <w:r w:rsidR="00901A5D" w:rsidRPr="0082235D">
        <w:t>А</w:t>
      </w:r>
      <w:r w:rsidRPr="0082235D">
        <w:t xml:space="preserve">кт в одностороннем порядке и такой </w:t>
      </w:r>
      <w:r w:rsidR="00901A5D" w:rsidRPr="0082235D">
        <w:t>А</w:t>
      </w:r>
      <w:r w:rsidRPr="0082235D">
        <w:t xml:space="preserve">кт является обязательным для Поставщика. Составленный в одностороннем порядке </w:t>
      </w:r>
      <w:r w:rsidR="00901A5D" w:rsidRPr="0082235D">
        <w:t>А</w:t>
      </w:r>
      <w:r w:rsidRPr="0082235D">
        <w:t>кт направляется Поставщику в течение</w:t>
      </w:r>
      <w:r w:rsidR="00CB60C0" w:rsidRPr="0082235D">
        <w:t xml:space="preserve"> 3 (трех)</w:t>
      </w:r>
      <w:r w:rsidRPr="0082235D">
        <w:t xml:space="preserve"> рабочих дней</w:t>
      </w:r>
      <w:r w:rsidR="00CB60C0" w:rsidRPr="0082235D">
        <w:t>, исчисляемых с момента его составления.</w:t>
      </w:r>
    </w:p>
    <w:p w14:paraId="51F858B2" w14:textId="77777777" w:rsidR="00412852" w:rsidRPr="0082235D" w:rsidRDefault="00412852" w:rsidP="00F13949">
      <w:pPr>
        <w:numPr>
          <w:ilvl w:val="1"/>
          <w:numId w:val="43"/>
        </w:numPr>
        <w:ind w:left="0" w:firstLine="709"/>
        <w:jc w:val="both"/>
      </w:pPr>
      <w:r w:rsidRPr="0082235D">
        <w:t>В случае, указанном в п</w:t>
      </w:r>
      <w:r w:rsidR="00E405A9" w:rsidRPr="0082235D">
        <w:t xml:space="preserve">ункте </w:t>
      </w:r>
      <w:r w:rsidRPr="0082235D">
        <w:t xml:space="preserve">5.2. Договора, Поставщик в течение 30 </w:t>
      </w:r>
      <w:r w:rsidR="00E405A9" w:rsidRPr="0082235D">
        <w:t xml:space="preserve">(тридцати) </w:t>
      </w:r>
      <w:r w:rsidRPr="0082235D">
        <w:t>дней</w:t>
      </w:r>
      <w:r w:rsidR="00CB60C0" w:rsidRPr="0082235D">
        <w:t xml:space="preserve">, исчисляемых </w:t>
      </w:r>
      <w:r w:rsidRPr="0082235D">
        <w:t xml:space="preserve">с момента получения </w:t>
      </w:r>
      <w:r w:rsidR="00901A5D" w:rsidRPr="0082235D">
        <w:t>А</w:t>
      </w:r>
      <w:r w:rsidRPr="0082235D">
        <w:t>кта обязан произвести замену</w:t>
      </w:r>
      <w:r w:rsidR="00901A5D" w:rsidRPr="0082235D">
        <w:t xml:space="preserve"> Товара</w:t>
      </w:r>
      <w:r w:rsidRPr="0082235D">
        <w:t xml:space="preserve"> на качественны</w:t>
      </w:r>
      <w:r w:rsidR="00527B57" w:rsidRPr="0082235D">
        <w:t>й</w:t>
      </w:r>
      <w:r w:rsidRPr="0082235D">
        <w:t>, соответствующи</w:t>
      </w:r>
      <w:r w:rsidR="00527B57" w:rsidRPr="0082235D">
        <w:t>й</w:t>
      </w:r>
      <w:r w:rsidRPr="0082235D">
        <w:t xml:space="preserve"> ассортименту и/или допоставить и/или доукомплектовать </w:t>
      </w:r>
      <w:r w:rsidR="00901A5D" w:rsidRPr="0082235D">
        <w:t>Товар</w:t>
      </w:r>
      <w:r w:rsidRPr="0082235D">
        <w:t xml:space="preserve">. </w:t>
      </w:r>
    </w:p>
    <w:p w14:paraId="51F858B3" w14:textId="77777777" w:rsidR="00412852" w:rsidRPr="0082235D" w:rsidRDefault="00412852" w:rsidP="00F13949">
      <w:pPr>
        <w:numPr>
          <w:ilvl w:val="1"/>
          <w:numId w:val="43"/>
        </w:numPr>
        <w:ind w:left="0" w:firstLine="709"/>
        <w:jc w:val="both"/>
      </w:pPr>
      <w:r w:rsidRPr="0082235D">
        <w:t xml:space="preserve">В случае отсутствия возможности допоставить, доукомплектовать и/или заменить некачественные или не соответствующие требованиям к ассортименту </w:t>
      </w:r>
      <w:r w:rsidR="00901A5D" w:rsidRPr="0082235D">
        <w:t>Товара</w:t>
      </w:r>
      <w:r w:rsidRPr="0082235D">
        <w:t xml:space="preserve">, Поставщик обязан известить об этом Покупателя в срок не позднее 3 (трех) дней с момента получения </w:t>
      </w:r>
      <w:r w:rsidR="00DF4F27" w:rsidRPr="0082235D">
        <w:t>А</w:t>
      </w:r>
      <w:r w:rsidRPr="0082235D">
        <w:t>кта и осуществить возврат денежных средств, перечисленных за данны</w:t>
      </w:r>
      <w:r w:rsidR="00DF4F27" w:rsidRPr="0082235D">
        <w:t>й Товар</w:t>
      </w:r>
      <w:r w:rsidRPr="0082235D">
        <w:t xml:space="preserve">, в течение 5 (пяти) рабочих дней с момента получения уведомления (требования) об этом от Покупателя. </w:t>
      </w:r>
    </w:p>
    <w:p w14:paraId="51F858B4" w14:textId="77777777" w:rsidR="00412852" w:rsidRPr="0082235D" w:rsidRDefault="00412852" w:rsidP="00F13949">
      <w:pPr>
        <w:numPr>
          <w:ilvl w:val="1"/>
          <w:numId w:val="43"/>
        </w:numPr>
        <w:ind w:left="0" w:firstLine="709"/>
        <w:jc w:val="both"/>
      </w:pPr>
      <w:r w:rsidRPr="0082235D">
        <w:t>Замененны</w:t>
      </w:r>
      <w:r w:rsidR="00527B57" w:rsidRPr="0082235D">
        <w:t>й</w:t>
      </w:r>
      <w:r w:rsidRPr="0082235D">
        <w:t xml:space="preserve"> дефектны</w:t>
      </w:r>
      <w:r w:rsidR="00DF4F27" w:rsidRPr="0082235D">
        <w:t>й Товар</w:t>
      </w:r>
      <w:r w:rsidRPr="0082235D">
        <w:t xml:space="preserve"> (не соответствующи</w:t>
      </w:r>
      <w:r w:rsidR="003F3C88" w:rsidRPr="0082235D">
        <w:t>й</w:t>
      </w:r>
      <w:r w:rsidRPr="0082235D">
        <w:t xml:space="preserve"> качеству, ассортименту, комплектности и/или количеству) возвраща</w:t>
      </w:r>
      <w:r w:rsidR="00E405A9" w:rsidRPr="0082235D">
        <w:t>е</w:t>
      </w:r>
      <w:r w:rsidRPr="0082235D">
        <w:t>тся Поставщику по его требованию и за его счет в срок, согласованный Сторонами. Транспортные и другие расходы, связанные с возвратом или заменой дефектн</w:t>
      </w:r>
      <w:r w:rsidR="00DF4F27" w:rsidRPr="0082235D">
        <w:t>ого Товара</w:t>
      </w:r>
      <w:r w:rsidRPr="0082235D">
        <w:t>, несет Поставщик. Гарантийный срок в отношении нов</w:t>
      </w:r>
      <w:r w:rsidR="00DF4F27" w:rsidRPr="0082235D">
        <w:t>ого Товара</w:t>
      </w:r>
      <w:r w:rsidRPr="0082235D">
        <w:t>, поставленн</w:t>
      </w:r>
      <w:r w:rsidR="00CB60C0" w:rsidRPr="0082235D">
        <w:t>ого</w:t>
      </w:r>
      <w:r w:rsidRPr="0082235D">
        <w:t xml:space="preserve"> взамен дефектных и/или недостающих, исчисляется в соответствии с условиями о гарантии, предусмотренными для вновь поставляем</w:t>
      </w:r>
      <w:r w:rsidR="00DF4F27" w:rsidRPr="0082235D">
        <w:t>ого Товара</w:t>
      </w:r>
      <w:r w:rsidRPr="0082235D">
        <w:t>.</w:t>
      </w:r>
    </w:p>
    <w:p w14:paraId="51F858B5" w14:textId="77777777" w:rsidR="00412852" w:rsidRPr="0082235D" w:rsidRDefault="00412852" w:rsidP="00F13949">
      <w:pPr>
        <w:numPr>
          <w:ilvl w:val="1"/>
          <w:numId w:val="43"/>
        </w:numPr>
        <w:ind w:left="0" w:firstLine="709"/>
        <w:jc w:val="both"/>
      </w:pPr>
      <w:r w:rsidRPr="0082235D">
        <w:t xml:space="preserve">В случае поступления </w:t>
      </w:r>
      <w:r w:rsidR="00DF4F27" w:rsidRPr="0082235D">
        <w:t>Товара</w:t>
      </w:r>
      <w:r w:rsidRPr="0082235D">
        <w:t>, в отношении котор</w:t>
      </w:r>
      <w:r w:rsidR="003F3C88" w:rsidRPr="0082235D">
        <w:t>ого</w:t>
      </w:r>
      <w:r w:rsidRPr="0082235D">
        <w:t xml:space="preserve"> отсутствуют необходимые документы, неправильно оформлены товаросопроводительные документы или Поставщиком (грузоотправителем) допущены иные нарушения, все возникшие в связи с этим расходы принимает на себя Поставщик. </w:t>
      </w:r>
    </w:p>
    <w:p w14:paraId="51F858B6" w14:textId="77777777" w:rsidR="00975A1F" w:rsidRPr="0082235D" w:rsidRDefault="00975A1F" w:rsidP="00244FCA">
      <w:pPr>
        <w:numPr>
          <w:ilvl w:val="0"/>
          <w:numId w:val="43"/>
        </w:numPr>
        <w:spacing w:before="120" w:after="120"/>
        <w:ind w:left="357" w:hanging="357"/>
        <w:jc w:val="center"/>
        <w:rPr>
          <w:b/>
        </w:rPr>
      </w:pPr>
      <w:r w:rsidRPr="0082235D">
        <w:rPr>
          <w:b/>
        </w:rPr>
        <w:t>Гаранти</w:t>
      </w:r>
      <w:r w:rsidR="00027CEA" w:rsidRPr="0082235D">
        <w:rPr>
          <w:b/>
        </w:rPr>
        <w:t>йные обязательства и</w:t>
      </w:r>
      <w:r w:rsidR="002055C5" w:rsidRPr="0082235D">
        <w:rPr>
          <w:b/>
        </w:rPr>
        <w:t xml:space="preserve"> качеств</w:t>
      </w:r>
      <w:r w:rsidR="00162550" w:rsidRPr="0082235D">
        <w:rPr>
          <w:b/>
        </w:rPr>
        <w:t>о</w:t>
      </w:r>
      <w:r w:rsidR="00027CEA" w:rsidRPr="0082235D">
        <w:rPr>
          <w:b/>
        </w:rPr>
        <w:t xml:space="preserve"> Товара</w:t>
      </w:r>
    </w:p>
    <w:p w14:paraId="51F858B7" w14:textId="77777777" w:rsidR="00B77D7E" w:rsidRPr="0082235D" w:rsidRDefault="00B77D7E" w:rsidP="00F13949">
      <w:pPr>
        <w:numPr>
          <w:ilvl w:val="1"/>
          <w:numId w:val="43"/>
        </w:numPr>
        <w:ind w:left="0" w:firstLine="709"/>
        <w:jc w:val="both"/>
      </w:pPr>
      <w:r w:rsidRPr="0082235D">
        <w:t xml:space="preserve">Качество поставляемого Товара должно соответствовать требованиям ГОСТов, ОСТов, ТУ и другой нормативно-технической документации устанавливающей требования к качеству Товара, а также удостоверяться сертификатами соответствия (паспортами качества), копии которых, заверяются печатью завода – изготовителя и прилагаются к товарной накладной. </w:t>
      </w:r>
    </w:p>
    <w:p w14:paraId="51F858B8" w14:textId="66872B7F" w:rsidR="00412743" w:rsidRPr="0082235D" w:rsidRDefault="00B77D7E" w:rsidP="00F13949">
      <w:pPr>
        <w:numPr>
          <w:ilvl w:val="1"/>
          <w:numId w:val="43"/>
        </w:numPr>
        <w:ind w:left="0" w:firstLine="709"/>
        <w:jc w:val="both"/>
      </w:pPr>
      <w:r w:rsidRPr="0082235D">
        <w:t xml:space="preserve">На Товар устанавливается гарантийный срок </w:t>
      </w:r>
      <w:r w:rsidR="00CB60C0" w:rsidRPr="0082235D">
        <w:t>12</w:t>
      </w:r>
      <w:r w:rsidRPr="0082235D">
        <w:t xml:space="preserve"> </w:t>
      </w:r>
      <w:r w:rsidRPr="0082235D">
        <w:rPr>
          <w:iCs/>
        </w:rPr>
        <w:t xml:space="preserve">месяца, </w:t>
      </w:r>
      <w:r w:rsidR="00CB60C0" w:rsidRPr="0082235D">
        <w:rPr>
          <w:iCs/>
        </w:rPr>
        <w:t>исчисляемых</w:t>
      </w:r>
      <w:r w:rsidRPr="0082235D">
        <w:t xml:space="preserve"> с момента ввода в эксплуатацию для каждой позиции, указанной в </w:t>
      </w:r>
      <w:r w:rsidR="0031122B" w:rsidRPr="0082235D">
        <w:t>Спецификациях</w:t>
      </w:r>
      <w:r w:rsidRPr="0082235D">
        <w:t xml:space="preserve">, отдельно, но не более </w:t>
      </w:r>
      <w:r w:rsidR="00CB60C0" w:rsidRPr="0082235D">
        <w:t>2 (двух)</w:t>
      </w:r>
      <w:r w:rsidRPr="0082235D">
        <w:rPr>
          <w:i/>
          <w:iCs/>
        </w:rPr>
        <w:t xml:space="preserve"> </w:t>
      </w:r>
      <w:r w:rsidRPr="0082235D">
        <w:rPr>
          <w:iCs/>
        </w:rPr>
        <w:t>лет</w:t>
      </w:r>
      <w:r w:rsidRPr="0082235D">
        <w:t xml:space="preserve"> с момента поставки (п</w:t>
      </w:r>
      <w:r w:rsidR="00E405A9" w:rsidRPr="0082235D">
        <w:t>ункт</w:t>
      </w:r>
      <w:r w:rsidRPr="0082235D">
        <w:t xml:space="preserve"> 4.2. Договора)</w:t>
      </w:r>
      <w:r w:rsidR="00412743" w:rsidRPr="0082235D">
        <w:t>.</w:t>
      </w:r>
    </w:p>
    <w:p w14:paraId="51F858B9" w14:textId="7370A1B5" w:rsidR="00B77D7E" w:rsidRPr="0082235D" w:rsidRDefault="00B77D7E" w:rsidP="00F13949">
      <w:pPr>
        <w:numPr>
          <w:ilvl w:val="1"/>
          <w:numId w:val="43"/>
        </w:numPr>
        <w:ind w:left="0" w:firstLine="709"/>
        <w:jc w:val="both"/>
      </w:pPr>
      <w:r w:rsidRPr="0082235D">
        <w:t>Поставщик гарантирует качество Товара в це</w:t>
      </w:r>
      <w:r w:rsidR="00F85FEF" w:rsidRPr="0082235D">
        <w:t xml:space="preserve">лом, включая составные части и </w:t>
      </w:r>
      <w:r w:rsidRPr="0082235D">
        <w:t>комплектующие изделия. Гарантийный срок на комплектующие изделия и составные части считается равным гарантийному сроку на основное изделие и истекает одновременно с истечением гарантийного срока на это изделие.</w:t>
      </w:r>
    </w:p>
    <w:p w14:paraId="51F858BA" w14:textId="77777777" w:rsidR="00527B57" w:rsidRPr="0082235D" w:rsidRDefault="00B77D7E" w:rsidP="00F13949">
      <w:pPr>
        <w:numPr>
          <w:ilvl w:val="1"/>
          <w:numId w:val="43"/>
        </w:numPr>
        <w:ind w:left="0" w:firstLine="709"/>
        <w:jc w:val="both"/>
        <w:rPr>
          <w:b/>
          <w:bCs/>
        </w:rPr>
      </w:pPr>
      <w:r w:rsidRPr="0082235D">
        <w:t xml:space="preserve">Поставщик обязан за свой счет устранить дефекты, выявленные в </w:t>
      </w:r>
      <w:r w:rsidR="00256676" w:rsidRPr="0082235D">
        <w:t>Товаре</w:t>
      </w:r>
      <w:r w:rsidRPr="0082235D">
        <w:t xml:space="preserve"> в течение гарантийного срока или заменить </w:t>
      </w:r>
      <w:r w:rsidR="00256676" w:rsidRPr="0082235D">
        <w:t>Товар</w:t>
      </w:r>
      <w:r w:rsidRPr="0082235D">
        <w:t xml:space="preserve">, если не докажет, что дефекты возникли в результате нарушения Покупателем правил эксплуатации </w:t>
      </w:r>
      <w:r w:rsidR="00256676" w:rsidRPr="0082235D">
        <w:t>Товара</w:t>
      </w:r>
      <w:r w:rsidRPr="0082235D">
        <w:t xml:space="preserve"> или условий </w:t>
      </w:r>
      <w:r w:rsidR="00256676" w:rsidRPr="0082235D">
        <w:t>его</w:t>
      </w:r>
      <w:r w:rsidRPr="0082235D">
        <w:t xml:space="preserve"> хранения. Устранение дефектов или замена </w:t>
      </w:r>
      <w:r w:rsidR="00256676" w:rsidRPr="0082235D">
        <w:t>Товара</w:t>
      </w:r>
      <w:r w:rsidRPr="0082235D">
        <w:t xml:space="preserve"> производится в срок не позднее 30 (тридцати) дней</w:t>
      </w:r>
      <w:r w:rsidR="00CB60C0" w:rsidRPr="0082235D">
        <w:t>, исчисляемых</w:t>
      </w:r>
      <w:r w:rsidRPr="0082235D">
        <w:t xml:space="preserve"> </w:t>
      </w:r>
      <w:r w:rsidR="00CB60C0" w:rsidRPr="0082235D">
        <w:t>с момента</w:t>
      </w:r>
      <w:r w:rsidRPr="0082235D">
        <w:t xml:space="preserve"> получения сообщения Покупателя о выявленных дефектах с приложением акта о выявленных дефектах </w:t>
      </w:r>
      <w:r w:rsidR="00256676" w:rsidRPr="0082235D">
        <w:t xml:space="preserve">Товара, составленного </w:t>
      </w:r>
      <w:r w:rsidR="00A5320D" w:rsidRPr="0082235D">
        <w:t xml:space="preserve">по </w:t>
      </w:r>
      <w:r w:rsidR="00527B57" w:rsidRPr="0082235D">
        <w:t xml:space="preserve">унифицированной </w:t>
      </w:r>
      <w:r w:rsidR="00A5320D" w:rsidRPr="0082235D">
        <w:t xml:space="preserve">форме </w:t>
      </w:r>
      <w:r w:rsidR="00527B57" w:rsidRPr="0082235D">
        <w:t>ОС-16, утвержденной постановлением Госкомстата России от 21.01.2003 № 7.</w:t>
      </w:r>
      <w:r w:rsidR="00126A73" w:rsidRPr="0082235D">
        <w:t xml:space="preserve"> </w:t>
      </w:r>
    </w:p>
    <w:p w14:paraId="51F858BB" w14:textId="77777777" w:rsidR="00256676" w:rsidRPr="0082235D" w:rsidRDefault="00256676" w:rsidP="00F13949">
      <w:pPr>
        <w:numPr>
          <w:ilvl w:val="1"/>
          <w:numId w:val="43"/>
        </w:numPr>
        <w:ind w:left="0" w:firstLine="709"/>
        <w:jc w:val="both"/>
      </w:pPr>
      <w:r w:rsidRPr="0082235D">
        <w:t>В случае устранения дефектов в Товаре</w:t>
      </w:r>
      <w:r w:rsidR="00162550" w:rsidRPr="0082235D">
        <w:t xml:space="preserve"> (его отдельных позициях)</w:t>
      </w:r>
      <w:r w:rsidRPr="0082235D">
        <w:t xml:space="preserve">, на который установлен гарантийный срок эксплуатации, этот срок продлевается на время, в течение которого Товар </w:t>
      </w:r>
      <w:r w:rsidR="00162550" w:rsidRPr="0082235D">
        <w:t xml:space="preserve">(его отдельные позиции) </w:t>
      </w:r>
      <w:r w:rsidRPr="0082235D">
        <w:t>не использовался из-за обнаруженных дефектов. При замене изделия в целом гарантийный срок исчисляется заново со дня замены.</w:t>
      </w:r>
    </w:p>
    <w:p w14:paraId="51F858BC" w14:textId="77777777" w:rsidR="00256676" w:rsidRPr="0082235D" w:rsidRDefault="00256676" w:rsidP="00F13949">
      <w:pPr>
        <w:numPr>
          <w:ilvl w:val="1"/>
          <w:numId w:val="43"/>
        </w:numPr>
        <w:ind w:left="0" w:firstLine="709"/>
        <w:jc w:val="both"/>
      </w:pPr>
      <w:r w:rsidRPr="0082235D">
        <w:lastRenderedPageBreak/>
        <w:t>Если качество Товара окажется не соответствующим требованиям ГОСТов, ОСТов, ТУ и другой нормативно-технической документации, устанавливающей требования к качеству МТР, или условиям Договора, сертификатов качества (технических паспортов), Покупатель вправе отказаться от принятия и оплаты Товара</w:t>
      </w:r>
      <w:r w:rsidR="00162550" w:rsidRPr="0082235D">
        <w:t xml:space="preserve"> (его отдельных позиций)</w:t>
      </w:r>
      <w:r w:rsidRPr="0082235D">
        <w:t>, а если он уже оплачен, потребовать в установленном порядке возврата уплаченных сумм или замены Товара</w:t>
      </w:r>
      <w:r w:rsidR="00162550" w:rsidRPr="0082235D">
        <w:t xml:space="preserve"> (его отдельных позиций)</w:t>
      </w:r>
      <w:r w:rsidRPr="0082235D">
        <w:t>, а также возмещения возникших в связи с этим убытков.</w:t>
      </w:r>
    </w:p>
    <w:p w14:paraId="51F858BD" w14:textId="77777777" w:rsidR="00B227CE" w:rsidRPr="0082235D" w:rsidRDefault="00B227CE" w:rsidP="00F13949">
      <w:pPr>
        <w:numPr>
          <w:ilvl w:val="1"/>
          <w:numId w:val="43"/>
        </w:numPr>
        <w:ind w:left="0" w:firstLine="709"/>
        <w:jc w:val="both"/>
      </w:pPr>
      <w:r w:rsidRPr="0082235D">
        <w:rPr>
          <w:bCs/>
          <w:iCs/>
        </w:rPr>
        <w:t>В случае если осуществляется установка Товара</w:t>
      </w:r>
      <w:r w:rsidRPr="0082235D">
        <w:t xml:space="preserve"> качество </w:t>
      </w:r>
      <w:r w:rsidR="00256676" w:rsidRPr="0082235D">
        <w:t>выполненной работы</w:t>
      </w:r>
      <w:r w:rsidRPr="0082235D">
        <w:t xml:space="preserve"> должно соответствовать обязательным требованиям, установленным нормативными документами для качества работ соответствующего вида</w:t>
      </w:r>
      <w:r w:rsidR="00256676" w:rsidRPr="0082235D">
        <w:t>, или при отсутствии нормативных требований, - обычно предъявляемым к соответствующему виду работ требованиям, а также правилам по установке Товара, содержащимся в технической документации на соответствующий Товар</w:t>
      </w:r>
      <w:r w:rsidRPr="0082235D">
        <w:t>.</w:t>
      </w:r>
    </w:p>
    <w:p w14:paraId="51F858BE" w14:textId="784276FF" w:rsidR="00256676" w:rsidRPr="0082235D" w:rsidRDefault="00256676" w:rsidP="00F13949">
      <w:pPr>
        <w:numPr>
          <w:ilvl w:val="1"/>
          <w:numId w:val="43"/>
        </w:numPr>
        <w:ind w:left="0" w:firstLine="709"/>
        <w:jc w:val="both"/>
      </w:pPr>
      <w:r w:rsidRPr="0082235D">
        <w:t>На работы по установке Товаров</w:t>
      </w:r>
      <w:r w:rsidR="00F33BBE" w:rsidRPr="0082235D">
        <w:t xml:space="preserve"> (если по условиям настоящего Договора Поставщик осуществляет установку</w:t>
      </w:r>
      <w:r w:rsidR="00162550" w:rsidRPr="0082235D">
        <w:t xml:space="preserve"> Товара</w:t>
      </w:r>
      <w:r w:rsidR="00F33BBE" w:rsidRPr="0082235D">
        <w:t>)</w:t>
      </w:r>
      <w:r w:rsidRPr="0082235D">
        <w:t xml:space="preserve"> устанавливается гарантийный срок </w:t>
      </w:r>
      <w:r w:rsidR="00CB60C0" w:rsidRPr="0082235D">
        <w:t>12</w:t>
      </w:r>
      <w:r w:rsidRPr="0082235D">
        <w:t xml:space="preserve"> </w:t>
      </w:r>
      <w:r w:rsidRPr="0082235D">
        <w:rPr>
          <w:iCs/>
        </w:rPr>
        <w:t>месяц</w:t>
      </w:r>
      <w:r w:rsidR="00CB60C0" w:rsidRPr="0082235D">
        <w:rPr>
          <w:iCs/>
        </w:rPr>
        <w:t>ев, исчисляемых</w:t>
      </w:r>
      <w:r w:rsidRPr="0082235D">
        <w:rPr>
          <w:iCs/>
        </w:rPr>
        <w:t xml:space="preserve"> </w:t>
      </w:r>
      <w:r w:rsidRPr="0082235D">
        <w:t>с момента окончания выполнения соответствующих работ и подписания Сторонами соответствующего акта сдачи-приемки выполненных работ.</w:t>
      </w:r>
    </w:p>
    <w:p w14:paraId="51F858BF" w14:textId="77777777" w:rsidR="005473FE" w:rsidRPr="0082235D" w:rsidRDefault="00B227CE" w:rsidP="00F13949">
      <w:pPr>
        <w:numPr>
          <w:ilvl w:val="1"/>
          <w:numId w:val="43"/>
        </w:numPr>
        <w:ind w:left="0" w:firstLine="709"/>
        <w:jc w:val="both"/>
      </w:pPr>
      <w:r w:rsidRPr="0082235D">
        <w:t xml:space="preserve">В случае предъявления </w:t>
      </w:r>
      <w:r w:rsidR="0058770F" w:rsidRPr="0082235D">
        <w:t>Покупателем</w:t>
      </w:r>
      <w:r w:rsidRPr="0082235D">
        <w:t xml:space="preserve"> требования о безвозмездном устранении недостатков </w:t>
      </w:r>
      <w:r w:rsidR="00F33BBE" w:rsidRPr="0082235D">
        <w:t>выполненной работы по установке Товаров</w:t>
      </w:r>
      <w:r w:rsidR="0058770F" w:rsidRPr="0082235D">
        <w:t>,</w:t>
      </w:r>
      <w:r w:rsidRPr="0082235D">
        <w:t xml:space="preserve"> они должны быть устранены По</w:t>
      </w:r>
      <w:r w:rsidR="0058770F" w:rsidRPr="0082235D">
        <w:t>ставщик</w:t>
      </w:r>
      <w:r w:rsidRPr="0082235D">
        <w:t>ом в срок не более 15-ти календарных дней, с момента получения этого требования.</w:t>
      </w:r>
    </w:p>
    <w:p w14:paraId="51F858C0" w14:textId="77777777" w:rsidR="005473FE" w:rsidRPr="0082235D" w:rsidRDefault="005473FE" w:rsidP="00475AE3">
      <w:pPr>
        <w:pStyle w:val="af6"/>
        <w:adjustRightInd w:val="0"/>
        <w:snapToGrid w:val="0"/>
        <w:ind w:left="0" w:firstLine="709"/>
        <w:contextualSpacing w:val="0"/>
        <w:jc w:val="both"/>
        <w:rPr>
          <w:bCs/>
        </w:rPr>
      </w:pPr>
      <w:r w:rsidRPr="0082235D">
        <w:rPr>
          <w:bCs/>
        </w:rPr>
        <w:t>Покупатель вправе поручить устранение недостатков выполненной работы третьему лицу или устранить их самостоятельно с последующим предъявлением Поставщику к возмещению понесенных расходов (убытков).</w:t>
      </w:r>
    </w:p>
    <w:p w14:paraId="51F858C1" w14:textId="77777777" w:rsidR="00975A1F" w:rsidRPr="0082235D" w:rsidRDefault="00975A1F" w:rsidP="00244FCA">
      <w:pPr>
        <w:numPr>
          <w:ilvl w:val="0"/>
          <w:numId w:val="43"/>
        </w:numPr>
        <w:spacing w:before="120" w:after="120"/>
        <w:ind w:left="357" w:hanging="357"/>
        <w:jc w:val="center"/>
        <w:rPr>
          <w:b/>
        </w:rPr>
      </w:pPr>
      <w:r w:rsidRPr="0082235D">
        <w:rPr>
          <w:b/>
        </w:rPr>
        <w:t xml:space="preserve">Цена </w:t>
      </w:r>
      <w:r w:rsidR="00D904D3" w:rsidRPr="0082235D">
        <w:rPr>
          <w:b/>
        </w:rPr>
        <w:t>договора</w:t>
      </w:r>
    </w:p>
    <w:p w14:paraId="0EA6522C" w14:textId="7B9879DD" w:rsidR="001E0210" w:rsidRPr="0082235D" w:rsidRDefault="001E0210" w:rsidP="000D3D13">
      <w:pPr>
        <w:numPr>
          <w:ilvl w:val="1"/>
          <w:numId w:val="43"/>
        </w:numPr>
        <w:ind w:left="0" w:firstLine="709"/>
        <w:jc w:val="both"/>
        <w:rPr>
          <w:b/>
        </w:rPr>
      </w:pPr>
      <w:r w:rsidRPr="0082235D">
        <w:rPr>
          <w:b/>
        </w:rPr>
        <w:t xml:space="preserve">Цена Договора не может превышать </w:t>
      </w:r>
      <w:r w:rsidR="004C4B7C">
        <w:rPr>
          <w:b/>
        </w:rPr>
        <w:t>737</w:t>
      </w:r>
      <w:r w:rsidR="00EB0B84" w:rsidRPr="0082235D">
        <w:rPr>
          <w:b/>
        </w:rPr>
        <w:t> </w:t>
      </w:r>
      <w:r w:rsidR="004C4B7C">
        <w:rPr>
          <w:b/>
        </w:rPr>
        <w:t>650</w:t>
      </w:r>
      <w:r w:rsidRPr="0082235D">
        <w:rPr>
          <w:b/>
        </w:rPr>
        <w:t xml:space="preserve"> (</w:t>
      </w:r>
      <w:r w:rsidR="00EB0B84" w:rsidRPr="0082235D">
        <w:rPr>
          <w:b/>
        </w:rPr>
        <w:t xml:space="preserve">семьсот </w:t>
      </w:r>
      <w:r w:rsidR="004C4B7C">
        <w:rPr>
          <w:b/>
        </w:rPr>
        <w:t>тридцать</w:t>
      </w:r>
      <w:r w:rsidRPr="0082235D">
        <w:rPr>
          <w:b/>
        </w:rPr>
        <w:t xml:space="preserve"> </w:t>
      </w:r>
      <w:r w:rsidR="004C4B7C">
        <w:rPr>
          <w:b/>
        </w:rPr>
        <w:t xml:space="preserve">семь </w:t>
      </w:r>
      <w:r w:rsidR="00EB0B84" w:rsidRPr="0082235D">
        <w:rPr>
          <w:b/>
        </w:rPr>
        <w:t>т</w:t>
      </w:r>
      <w:r w:rsidRPr="0082235D">
        <w:rPr>
          <w:b/>
        </w:rPr>
        <w:t xml:space="preserve">ысяч </w:t>
      </w:r>
      <w:r w:rsidR="004C4B7C">
        <w:rPr>
          <w:b/>
        </w:rPr>
        <w:t>шестьсот пятьдесят</w:t>
      </w:r>
      <w:r w:rsidR="00EB0B84" w:rsidRPr="0082235D">
        <w:rPr>
          <w:b/>
        </w:rPr>
        <w:t>) рублей 0</w:t>
      </w:r>
      <w:r w:rsidRPr="0082235D">
        <w:rPr>
          <w:b/>
        </w:rPr>
        <w:t>0 копеек, кр</w:t>
      </w:r>
      <w:r w:rsidR="00EB0B84" w:rsidRPr="0082235D">
        <w:rPr>
          <w:b/>
        </w:rPr>
        <w:t>оме того НДС 22</w:t>
      </w:r>
      <w:r w:rsidRPr="0082235D">
        <w:rPr>
          <w:b/>
        </w:rPr>
        <w:t xml:space="preserve">% в сумме </w:t>
      </w:r>
      <w:r w:rsidR="004C4B7C">
        <w:rPr>
          <w:b/>
        </w:rPr>
        <w:t>162 283</w:t>
      </w:r>
      <w:r w:rsidR="00EB0B84" w:rsidRPr="0082235D">
        <w:rPr>
          <w:b/>
        </w:rPr>
        <w:t xml:space="preserve"> </w:t>
      </w:r>
      <w:r w:rsidRPr="0082235D">
        <w:rPr>
          <w:b/>
        </w:rPr>
        <w:t>(</w:t>
      </w:r>
      <w:r w:rsidR="004C4B7C">
        <w:rPr>
          <w:b/>
        </w:rPr>
        <w:t>сто шест</w:t>
      </w:r>
      <w:r w:rsidR="006C2F96">
        <w:rPr>
          <w:b/>
        </w:rPr>
        <w:t xml:space="preserve">ьдесят </w:t>
      </w:r>
      <w:r w:rsidR="004C4B7C">
        <w:rPr>
          <w:b/>
        </w:rPr>
        <w:t>две тысячи</w:t>
      </w:r>
      <w:r w:rsidRPr="0082235D">
        <w:rPr>
          <w:b/>
        </w:rPr>
        <w:t xml:space="preserve"> </w:t>
      </w:r>
      <w:r w:rsidR="00076A52">
        <w:rPr>
          <w:b/>
        </w:rPr>
        <w:t>двести</w:t>
      </w:r>
      <w:r w:rsidRPr="0082235D">
        <w:rPr>
          <w:b/>
        </w:rPr>
        <w:t xml:space="preserve"> </w:t>
      </w:r>
      <w:r w:rsidR="00076A52">
        <w:rPr>
          <w:b/>
        </w:rPr>
        <w:t>восемьдесят</w:t>
      </w:r>
      <w:r w:rsidRPr="0082235D">
        <w:rPr>
          <w:b/>
        </w:rPr>
        <w:t xml:space="preserve"> </w:t>
      </w:r>
      <w:r w:rsidR="004C4B7C">
        <w:rPr>
          <w:b/>
        </w:rPr>
        <w:t>три</w:t>
      </w:r>
      <w:r w:rsidR="006C2F96">
        <w:rPr>
          <w:b/>
        </w:rPr>
        <w:t>) рубл</w:t>
      </w:r>
      <w:r w:rsidR="004C4B7C">
        <w:rPr>
          <w:b/>
        </w:rPr>
        <w:t>я</w:t>
      </w:r>
      <w:r w:rsidRPr="0082235D">
        <w:rPr>
          <w:b/>
        </w:rPr>
        <w:t xml:space="preserve"> </w:t>
      </w:r>
      <w:r w:rsidR="00076A52">
        <w:rPr>
          <w:b/>
        </w:rPr>
        <w:t>0</w:t>
      </w:r>
      <w:r w:rsidRPr="0082235D">
        <w:rPr>
          <w:b/>
        </w:rPr>
        <w:t>0 копеек.</w:t>
      </w:r>
    </w:p>
    <w:p w14:paraId="1DAB0DE5" w14:textId="2828EC33" w:rsidR="001E0210" w:rsidRPr="0082235D" w:rsidRDefault="001E0210" w:rsidP="000D3D13">
      <w:pPr>
        <w:numPr>
          <w:ilvl w:val="1"/>
          <w:numId w:val="43"/>
        </w:numPr>
        <w:ind w:left="0" w:firstLine="709"/>
        <w:jc w:val="both"/>
        <w:rPr>
          <w:b/>
        </w:rPr>
      </w:pPr>
      <w:r w:rsidRPr="0082235D">
        <w:rPr>
          <w:b/>
        </w:rPr>
        <w:t xml:space="preserve">Общая цена Договора с НДС не может превышать </w:t>
      </w:r>
      <w:r w:rsidR="004C4B7C">
        <w:rPr>
          <w:b/>
        </w:rPr>
        <w:t>899 9</w:t>
      </w:r>
      <w:r w:rsidR="00076A52">
        <w:rPr>
          <w:b/>
        </w:rPr>
        <w:t>3</w:t>
      </w:r>
      <w:r w:rsidR="004C4B7C">
        <w:rPr>
          <w:b/>
        </w:rPr>
        <w:t>3</w:t>
      </w:r>
      <w:r w:rsidR="00EB0B84" w:rsidRPr="0082235D">
        <w:rPr>
          <w:b/>
        </w:rPr>
        <w:t xml:space="preserve"> (</w:t>
      </w:r>
      <w:r w:rsidR="004C4B7C">
        <w:rPr>
          <w:b/>
        </w:rPr>
        <w:t>восемьсот</w:t>
      </w:r>
      <w:r w:rsidR="00EB0B84" w:rsidRPr="0082235D">
        <w:rPr>
          <w:b/>
        </w:rPr>
        <w:t xml:space="preserve"> </w:t>
      </w:r>
      <w:r w:rsidR="004C4B7C">
        <w:rPr>
          <w:b/>
        </w:rPr>
        <w:t>девяносто</w:t>
      </w:r>
      <w:r w:rsidR="006C2F96">
        <w:rPr>
          <w:b/>
        </w:rPr>
        <w:t xml:space="preserve"> девять </w:t>
      </w:r>
      <w:r w:rsidR="00EB0B84" w:rsidRPr="0082235D">
        <w:rPr>
          <w:b/>
        </w:rPr>
        <w:t>тыся</w:t>
      </w:r>
      <w:r w:rsidR="00076A52">
        <w:rPr>
          <w:b/>
        </w:rPr>
        <w:t xml:space="preserve">ч </w:t>
      </w:r>
      <w:r w:rsidR="004C4B7C">
        <w:rPr>
          <w:b/>
        </w:rPr>
        <w:t>девятьсот</w:t>
      </w:r>
      <w:r w:rsidR="00076A52">
        <w:rPr>
          <w:b/>
        </w:rPr>
        <w:t xml:space="preserve"> </w:t>
      </w:r>
      <w:r w:rsidR="006C2F96">
        <w:rPr>
          <w:b/>
        </w:rPr>
        <w:t xml:space="preserve">тридцать </w:t>
      </w:r>
      <w:r w:rsidR="004C4B7C">
        <w:rPr>
          <w:b/>
        </w:rPr>
        <w:t>три) рубля</w:t>
      </w:r>
      <w:r w:rsidR="00076A52">
        <w:rPr>
          <w:b/>
        </w:rPr>
        <w:t xml:space="preserve"> 0</w:t>
      </w:r>
      <w:r w:rsidR="00EB0B84" w:rsidRPr="0082235D">
        <w:rPr>
          <w:b/>
        </w:rPr>
        <w:t>0 копеек</w:t>
      </w:r>
      <w:r w:rsidRPr="0082235D">
        <w:rPr>
          <w:b/>
        </w:rPr>
        <w:t>.</w:t>
      </w:r>
    </w:p>
    <w:p w14:paraId="51F858C4" w14:textId="1676D22F" w:rsidR="00975A1F" w:rsidRPr="0082235D" w:rsidRDefault="00975A1F" w:rsidP="00244FCA">
      <w:pPr>
        <w:numPr>
          <w:ilvl w:val="0"/>
          <w:numId w:val="43"/>
        </w:numPr>
        <w:spacing w:before="120" w:after="120"/>
        <w:ind w:left="357" w:hanging="357"/>
        <w:jc w:val="center"/>
        <w:rPr>
          <w:b/>
        </w:rPr>
      </w:pPr>
      <w:r w:rsidRPr="0082235D">
        <w:rPr>
          <w:b/>
        </w:rPr>
        <w:t>Порядок оплаты</w:t>
      </w:r>
    </w:p>
    <w:p w14:paraId="0312822A" w14:textId="5811C3F4" w:rsidR="00522446" w:rsidRPr="0082235D" w:rsidRDefault="00522446" w:rsidP="00F13949">
      <w:pPr>
        <w:numPr>
          <w:ilvl w:val="1"/>
          <w:numId w:val="43"/>
        </w:numPr>
        <w:ind w:left="0" w:firstLine="709"/>
        <w:jc w:val="both"/>
      </w:pPr>
      <w:r w:rsidRPr="0082235D">
        <w:t>Подписывая настоящий Договор, Стороны констатируют, что Договор не подлежит банковскому сопровождению, поскольку совокупная стоимость поставляемого Товара не превышает 10 (десять) миллионов рублей, включая НДС.</w:t>
      </w:r>
    </w:p>
    <w:p w14:paraId="1B57351B" w14:textId="27E9C0D5" w:rsidR="00522446" w:rsidRPr="0082235D" w:rsidRDefault="00522446" w:rsidP="00F13949">
      <w:pPr>
        <w:numPr>
          <w:ilvl w:val="1"/>
          <w:numId w:val="43"/>
        </w:numPr>
        <w:ind w:left="0" w:firstLine="709"/>
        <w:jc w:val="both"/>
      </w:pPr>
      <w:r w:rsidRPr="0082235D">
        <w:t xml:space="preserve">Оплата по настоящему Договору производится Покупателем в течение </w:t>
      </w:r>
      <w:r w:rsidR="00F24F8A">
        <w:t>30</w:t>
      </w:r>
      <w:r w:rsidRPr="0082235D">
        <w:t xml:space="preserve"> (</w:t>
      </w:r>
      <w:r w:rsidR="00F24F8A">
        <w:t>тридцати</w:t>
      </w:r>
      <w:r w:rsidRPr="0082235D">
        <w:t>) календарных дней с даты поставки (пункт 4.2. Договора) путем перечисления денежных средств по реквизитам, указанным в Разделе 19 Договора. Любые изменения указанных реквизитов оформляются дополнительным соглашением к настоящему Договору.</w:t>
      </w:r>
    </w:p>
    <w:p w14:paraId="51F858C6" w14:textId="2E0F4858" w:rsidR="004B5518" w:rsidRPr="0082235D" w:rsidRDefault="00975A1F" w:rsidP="00F13949">
      <w:pPr>
        <w:numPr>
          <w:ilvl w:val="1"/>
          <w:numId w:val="43"/>
        </w:numPr>
        <w:ind w:left="0" w:firstLine="709"/>
        <w:jc w:val="both"/>
      </w:pPr>
      <w:r w:rsidRPr="0082235D">
        <w:t xml:space="preserve">Обязательство Покупателя по оплате </w:t>
      </w:r>
      <w:r w:rsidR="00FB1D02" w:rsidRPr="0082235D">
        <w:t>Товара</w:t>
      </w:r>
      <w:r w:rsidRPr="0082235D">
        <w:t xml:space="preserve"> считается исполненным надлежащим образом на дату </w:t>
      </w:r>
      <w:r w:rsidR="00715516" w:rsidRPr="0082235D">
        <w:t>списания денежных средств с</w:t>
      </w:r>
      <w:r w:rsidRPr="0082235D">
        <w:t xml:space="preserve"> расчетного счета Покупателя.</w:t>
      </w:r>
    </w:p>
    <w:p w14:paraId="51F858C7" w14:textId="77777777" w:rsidR="004B5518" w:rsidRPr="0082235D" w:rsidRDefault="004B5518" w:rsidP="00F13949">
      <w:pPr>
        <w:numPr>
          <w:ilvl w:val="1"/>
          <w:numId w:val="43"/>
        </w:numPr>
        <w:ind w:left="0" w:firstLine="709"/>
        <w:jc w:val="both"/>
      </w:pPr>
      <w:r w:rsidRPr="0082235D">
        <w:rPr>
          <w:bCs/>
        </w:rPr>
        <w:t xml:space="preserve">До 15 числа первого месяца каждого квартала в течение </w:t>
      </w:r>
      <w:r w:rsidR="00D97653" w:rsidRPr="0082235D">
        <w:rPr>
          <w:bCs/>
        </w:rPr>
        <w:t>срока исполнения настоящего Договора до окончания всех расчетов по нему</w:t>
      </w:r>
      <w:r w:rsidRPr="0082235D">
        <w:rPr>
          <w:bCs/>
        </w:rPr>
        <w:t xml:space="preserve">, Стороны производят сверки расчетов по состоянию на конец предыдущего квартала и оформляют акт сверки. Поставщик в срок не позднее </w:t>
      </w:r>
      <w:r w:rsidR="00C3436A" w:rsidRPr="0082235D">
        <w:rPr>
          <w:bCs/>
        </w:rPr>
        <w:t>10</w:t>
      </w:r>
      <w:r w:rsidRPr="0082235D">
        <w:rPr>
          <w:bCs/>
        </w:rPr>
        <w:t xml:space="preserve"> числа первого месяца каждого квартала направляет в адрес Покупателя подписанный со стороны Поставщика акт сверки взаимных расчетов по электронной почте и одновременно передает (направляет) Покупатель оригинал соответствующего акта сверки в 2 (двух) экземплярах. Покупатель рассматривает предоставленный Поставщиком акт сверки до 15 числа первого месяца каждого квартала и в указанный срок передает Поставщику подписанный Покупателем экземпляр акта сверки по электронной почте и в виде оригинала.</w:t>
      </w:r>
    </w:p>
    <w:p w14:paraId="51F858C8" w14:textId="77777777" w:rsidR="00975A1F" w:rsidRPr="0082235D" w:rsidRDefault="00186A69" w:rsidP="00244FCA">
      <w:pPr>
        <w:numPr>
          <w:ilvl w:val="0"/>
          <w:numId w:val="43"/>
        </w:numPr>
        <w:spacing w:before="120" w:after="120"/>
        <w:ind w:left="357" w:hanging="357"/>
        <w:jc w:val="center"/>
        <w:rPr>
          <w:b/>
        </w:rPr>
      </w:pPr>
      <w:r w:rsidRPr="0082235D">
        <w:rPr>
          <w:b/>
        </w:rPr>
        <w:t>Ответственность сторон</w:t>
      </w:r>
    </w:p>
    <w:p w14:paraId="51F858C9" w14:textId="77777777" w:rsidR="00062668" w:rsidRPr="0082235D" w:rsidRDefault="00062668" w:rsidP="00F13949">
      <w:pPr>
        <w:numPr>
          <w:ilvl w:val="1"/>
          <w:numId w:val="43"/>
        </w:numPr>
        <w:ind w:left="0" w:firstLine="709"/>
        <w:jc w:val="both"/>
      </w:pPr>
      <w:bookmarkStart w:id="0" w:name="_ref_1-cd66cbe4f5d34a"/>
      <w:r w:rsidRPr="0082235D">
        <w:t xml:space="preserve">За неисполнение или ненадлежащее исполнение Договора Стороны несут ответственность в соответствии с действующим законодательством Российской Федерации и условиями настоящего Договора, вплоть до его расторжения. </w:t>
      </w:r>
    </w:p>
    <w:p w14:paraId="51F858CA" w14:textId="77777777" w:rsidR="00062668" w:rsidRPr="0082235D" w:rsidRDefault="00062668" w:rsidP="00F13949">
      <w:pPr>
        <w:numPr>
          <w:ilvl w:val="1"/>
          <w:numId w:val="43"/>
        </w:numPr>
        <w:ind w:left="0" w:firstLine="709"/>
        <w:jc w:val="both"/>
      </w:pPr>
      <w:r w:rsidRPr="0082235D">
        <w:lastRenderedPageBreak/>
        <w:t>При нарушении Поставщиком условий настоящего Договора, Поставщик несет ответственность в виде уплаты в пользу Покупателя неустойки:</w:t>
      </w:r>
      <w:bookmarkEnd w:id="0"/>
    </w:p>
    <w:p w14:paraId="51F858CB" w14:textId="77777777" w:rsidR="00062668" w:rsidRPr="0082235D" w:rsidRDefault="00927B9B" w:rsidP="00475AE3">
      <w:pPr>
        <w:pStyle w:val="30"/>
        <w:adjustRightInd w:val="0"/>
        <w:snapToGrid w:val="0"/>
        <w:spacing w:before="0" w:after="0" w:line="240" w:lineRule="auto"/>
        <w:ind w:firstLine="709"/>
        <w:rPr>
          <w:sz w:val="24"/>
          <w:szCs w:val="24"/>
        </w:rPr>
      </w:pPr>
      <w:bookmarkStart w:id="1" w:name="_ref_1-593ee89b575d4f"/>
      <w:r w:rsidRPr="0082235D">
        <w:rPr>
          <w:sz w:val="24"/>
          <w:szCs w:val="24"/>
        </w:rPr>
        <w:t>9</w:t>
      </w:r>
      <w:r w:rsidR="00062668" w:rsidRPr="0082235D">
        <w:rPr>
          <w:sz w:val="24"/>
          <w:szCs w:val="24"/>
        </w:rPr>
        <w:t>.2.1. в случае просрочки передачи Товара и/или сборки (установки) Товара - 0,1% от стоимости не поставленного, не собранного Товара за каждый день просрочки</w:t>
      </w:r>
      <w:r w:rsidR="0078661A" w:rsidRPr="0082235D">
        <w:rPr>
          <w:sz w:val="24"/>
          <w:szCs w:val="24"/>
        </w:rPr>
        <w:t xml:space="preserve">. Общая сумма неустойки по каждому случаю нарушения сроков поставки </w:t>
      </w:r>
      <w:r w:rsidR="00DE0A51" w:rsidRPr="0082235D">
        <w:rPr>
          <w:sz w:val="24"/>
          <w:szCs w:val="24"/>
        </w:rPr>
        <w:t>не</w:t>
      </w:r>
      <w:r w:rsidR="0078661A" w:rsidRPr="0082235D">
        <w:rPr>
          <w:sz w:val="24"/>
          <w:szCs w:val="24"/>
        </w:rPr>
        <w:t xml:space="preserve"> может быть меньше</w:t>
      </w:r>
      <w:r w:rsidR="00DE0A51" w:rsidRPr="0082235D">
        <w:rPr>
          <w:sz w:val="24"/>
          <w:szCs w:val="24"/>
        </w:rPr>
        <w:t xml:space="preserve"> 50 000 (Пятидесяти тысяч) рублей 00 копеек</w:t>
      </w:r>
      <w:r w:rsidR="0078661A" w:rsidRPr="0082235D">
        <w:rPr>
          <w:sz w:val="24"/>
          <w:szCs w:val="24"/>
        </w:rPr>
        <w:t>.</w:t>
      </w:r>
      <w:bookmarkEnd w:id="1"/>
    </w:p>
    <w:p w14:paraId="51F858CC" w14:textId="77777777" w:rsidR="00062668" w:rsidRPr="0082235D" w:rsidRDefault="00927B9B" w:rsidP="00475AE3">
      <w:pPr>
        <w:adjustRightInd w:val="0"/>
        <w:snapToGrid w:val="0"/>
        <w:ind w:firstLine="709"/>
        <w:jc w:val="both"/>
      </w:pPr>
      <w:bookmarkStart w:id="2" w:name="_ref_1-a19820c6f61c48"/>
      <w:r w:rsidRPr="0082235D">
        <w:t>9</w:t>
      </w:r>
      <w:r w:rsidR="00062668" w:rsidRPr="0082235D">
        <w:t xml:space="preserve">.2.2. в случае обнаружения в Товаре неоговоренных недостатков и/или нарушения условия о комплектности </w:t>
      </w:r>
      <w:r w:rsidR="00756B7B" w:rsidRPr="0082235D">
        <w:t>Товара</w:t>
      </w:r>
      <w:r w:rsidR="00062668" w:rsidRPr="0082235D">
        <w:t xml:space="preserve"> </w:t>
      </w:r>
      <w:r w:rsidR="0078661A" w:rsidRPr="0082235D">
        <w:t>–</w:t>
      </w:r>
      <w:r w:rsidR="00062668" w:rsidRPr="0082235D">
        <w:t xml:space="preserve"> </w:t>
      </w:r>
      <w:r w:rsidR="0078661A" w:rsidRPr="0082235D">
        <w:t xml:space="preserve">50 000 </w:t>
      </w:r>
      <w:r w:rsidR="00062668" w:rsidRPr="0082235D">
        <w:t>(</w:t>
      </w:r>
      <w:r w:rsidR="0078661A" w:rsidRPr="0082235D">
        <w:t>пятьдесят тысяч</w:t>
      </w:r>
      <w:r w:rsidR="00062668" w:rsidRPr="0082235D">
        <w:t xml:space="preserve">) рублей </w:t>
      </w:r>
      <w:r w:rsidR="0078661A" w:rsidRPr="0082235D">
        <w:t>00</w:t>
      </w:r>
      <w:r w:rsidR="00062668" w:rsidRPr="0082235D">
        <w:t xml:space="preserve"> копеек за каждое выявленное нарушение и/или недостаток.</w:t>
      </w:r>
      <w:bookmarkEnd w:id="2"/>
    </w:p>
    <w:p w14:paraId="51F858CD" w14:textId="77777777" w:rsidR="00062668" w:rsidRPr="0082235D" w:rsidRDefault="00927B9B" w:rsidP="00475AE3">
      <w:pPr>
        <w:adjustRightInd w:val="0"/>
        <w:snapToGrid w:val="0"/>
        <w:ind w:firstLine="709"/>
        <w:jc w:val="both"/>
      </w:pPr>
      <w:r w:rsidRPr="0082235D">
        <w:t>9</w:t>
      </w:r>
      <w:r w:rsidR="00062668" w:rsidRPr="0082235D">
        <w:t>.2.</w:t>
      </w:r>
      <w:r w:rsidR="00C469AE" w:rsidRPr="0082235D">
        <w:t>3</w:t>
      </w:r>
      <w:r w:rsidR="00062668" w:rsidRPr="0082235D">
        <w:t xml:space="preserve">. в случае нарушения установленных настоящим Договором сроков (если настоящим Договором не предусмотрена специальная неустойка за соответствующее нарушение) – </w:t>
      </w:r>
      <w:r w:rsidR="0078661A" w:rsidRPr="0082235D">
        <w:t>50 000 (пятьдесят тысяч</w:t>
      </w:r>
      <w:r w:rsidR="00062668" w:rsidRPr="0082235D">
        <w:t>)</w:t>
      </w:r>
      <w:r w:rsidR="0078661A" w:rsidRPr="0082235D">
        <w:t xml:space="preserve"> рублей 00 </w:t>
      </w:r>
      <w:r w:rsidR="00062668" w:rsidRPr="0082235D">
        <w:t xml:space="preserve">копеек за каждое нарушение; </w:t>
      </w:r>
    </w:p>
    <w:p w14:paraId="51F858CE" w14:textId="2D8BEF82" w:rsidR="00062668" w:rsidRPr="0082235D" w:rsidRDefault="00927B9B" w:rsidP="00475AE3">
      <w:pPr>
        <w:adjustRightInd w:val="0"/>
        <w:snapToGrid w:val="0"/>
        <w:ind w:firstLine="709"/>
        <w:jc w:val="both"/>
      </w:pPr>
      <w:r w:rsidRPr="0082235D">
        <w:t>9</w:t>
      </w:r>
      <w:r w:rsidR="00062668" w:rsidRPr="0082235D">
        <w:t>.2.</w:t>
      </w:r>
      <w:r w:rsidR="00C469AE" w:rsidRPr="0082235D">
        <w:t>4</w:t>
      </w:r>
      <w:r w:rsidR="00062668" w:rsidRPr="0082235D">
        <w:t>. за передачу прав требования к Покупателю, перевод долга П</w:t>
      </w:r>
      <w:r w:rsidR="00161740" w:rsidRPr="0082235D">
        <w:t xml:space="preserve">оставщика </w:t>
      </w:r>
      <w:r w:rsidR="00062668" w:rsidRPr="0082235D">
        <w:t>перед Покупателем и/или зачет встречных однородных требований к Покупателю в нарушение запрета, установленного пунктом 1</w:t>
      </w:r>
      <w:r w:rsidR="002B58B1" w:rsidRPr="0082235D">
        <w:t>7</w:t>
      </w:r>
      <w:r w:rsidR="00062668" w:rsidRPr="0082235D">
        <w:t>.2 Договора, – 100 % от суммы переданных прав, переведенного долга и/или зачтенных требований, за каждое нарушение</w:t>
      </w:r>
      <w:r w:rsidR="005728E4" w:rsidRPr="0082235D">
        <w:t>, но не менее 50</w:t>
      </w:r>
      <w:r w:rsidR="00DE0A51" w:rsidRPr="0082235D">
        <w:t> 000 (Пятидесяти тысяч) рублей 00 копеек</w:t>
      </w:r>
      <w:r w:rsidR="00F85FEF" w:rsidRPr="0082235D">
        <w:t>;</w:t>
      </w:r>
    </w:p>
    <w:p w14:paraId="51F858CF" w14:textId="77777777" w:rsidR="00062668" w:rsidRPr="0082235D" w:rsidRDefault="00927B9B" w:rsidP="00475AE3">
      <w:pPr>
        <w:adjustRightInd w:val="0"/>
        <w:snapToGrid w:val="0"/>
        <w:ind w:firstLine="709"/>
        <w:jc w:val="both"/>
      </w:pPr>
      <w:r w:rsidRPr="0082235D">
        <w:t>9</w:t>
      </w:r>
      <w:r w:rsidR="00062668" w:rsidRPr="0082235D">
        <w:t>.2.</w:t>
      </w:r>
      <w:r w:rsidR="00C469AE" w:rsidRPr="0082235D">
        <w:t>5</w:t>
      </w:r>
      <w:r w:rsidR="00062668" w:rsidRPr="0082235D">
        <w:t xml:space="preserve">. в случае нарушения </w:t>
      </w:r>
      <w:r w:rsidR="00161740" w:rsidRPr="0082235D">
        <w:t>Поставщиком</w:t>
      </w:r>
      <w:r w:rsidR="00062668" w:rsidRPr="0082235D">
        <w:t xml:space="preserve"> заверений или неисполнения гарантий, в том числе установления недостоверности представленных </w:t>
      </w:r>
      <w:r w:rsidR="00161740" w:rsidRPr="0082235D">
        <w:t>Поставщиком</w:t>
      </w:r>
      <w:r w:rsidR="00062668" w:rsidRPr="0082235D">
        <w:t xml:space="preserve"> сведений и/или документов, предусмотренных Разделом 1</w:t>
      </w:r>
      <w:r w:rsidR="00E96A8A" w:rsidRPr="0082235D">
        <w:t>3</w:t>
      </w:r>
      <w:r w:rsidR="00062668" w:rsidRPr="0082235D">
        <w:t xml:space="preserve"> Договора, – 1% (один процент) от общей </w:t>
      </w:r>
      <w:r w:rsidR="00EA35FB" w:rsidRPr="0082235D">
        <w:t xml:space="preserve">максимальной </w:t>
      </w:r>
      <w:r w:rsidR="00062668" w:rsidRPr="0082235D">
        <w:t xml:space="preserve">цены </w:t>
      </w:r>
      <w:r w:rsidR="00C469AE" w:rsidRPr="0082235D">
        <w:t xml:space="preserve">Договора </w:t>
      </w:r>
      <w:r w:rsidR="00062668" w:rsidRPr="0082235D">
        <w:t>за каждое нарушение</w:t>
      </w:r>
      <w:r w:rsidR="00DE0A51" w:rsidRPr="0082235D">
        <w:t>, но не менее 50 000 (Пятидесяти тысяч) рублей 00 копеек</w:t>
      </w:r>
      <w:r w:rsidR="00062668" w:rsidRPr="0082235D">
        <w:t>.</w:t>
      </w:r>
    </w:p>
    <w:p w14:paraId="51F858D0" w14:textId="5FC66452" w:rsidR="00062668" w:rsidRPr="0082235D" w:rsidRDefault="00927B9B" w:rsidP="00475AE3">
      <w:pPr>
        <w:adjustRightInd w:val="0"/>
        <w:snapToGrid w:val="0"/>
        <w:ind w:firstLine="709"/>
        <w:jc w:val="both"/>
      </w:pPr>
      <w:r w:rsidRPr="0082235D">
        <w:t>9</w:t>
      </w:r>
      <w:r w:rsidR="00062668" w:rsidRPr="0082235D">
        <w:t>.2.</w:t>
      </w:r>
      <w:r w:rsidR="00C469AE" w:rsidRPr="0082235D">
        <w:t>6</w:t>
      </w:r>
      <w:r w:rsidR="00062668" w:rsidRPr="0082235D">
        <w:t>. за неисполнение обязанности, предусмотренной пунктом 1</w:t>
      </w:r>
      <w:r w:rsidR="00A22364" w:rsidRPr="0082235D">
        <w:t>7</w:t>
      </w:r>
      <w:r w:rsidR="00062668" w:rsidRPr="0082235D">
        <w:t>.3. Договора, повлекшее возврат произведенного Покупателем во исполнение настоящего Договора платежа, - 10% от суммы возвращенного платежа</w:t>
      </w:r>
      <w:r w:rsidR="00DE0A51" w:rsidRPr="0082235D">
        <w:t>, но не менее 50 000 (Пятидесяти тысяч) рублей 00 копеек</w:t>
      </w:r>
      <w:r w:rsidR="00062668" w:rsidRPr="0082235D">
        <w:t>.</w:t>
      </w:r>
    </w:p>
    <w:p w14:paraId="51F858D1" w14:textId="4804F658" w:rsidR="00062668" w:rsidRDefault="00927B9B" w:rsidP="00475AE3">
      <w:pPr>
        <w:adjustRightInd w:val="0"/>
        <w:snapToGrid w:val="0"/>
        <w:ind w:firstLine="709"/>
        <w:jc w:val="both"/>
      </w:pPr>
      <w:r w:rsidRPr="0082235D">
        <w:t>9</w:t>
      </w:r>
      <w:r w:rsidR="00062668" w:rsidRPr="0082235D">
        <w:t>.2.</w:t>
      </w:r>
      <w:r w:rsidR="00C469AE" w:rsidRPr="0082235D">
        <w:t>7</w:t>
      </w:r>
      <w:r w:rsidR="00062668" w:rsidRPr="0082235D">
        <w:t xml:space="preserve">. за нарушение </w:t>
      </w:r>
      <w:r w:rsidR="00161740" w:rsidRPr="0082235D">
        <w:t>Поставщиком</w:t>
      </w:r>
      <w:r w:rsidR="00062668" w:rsidRPr="0082235D">
        <w:t xml:space="preserve"> сроков предоставления Покупателю документов, предусмотренных пунктом </w:t>
      </w:r>
      <w:r w:rsidR="00C469AE" w:rsidRPr="0082235D">
        <w:t>3</w:t>
      </w:r>
      <w:r w:rsidR="00062668" w:rsidRPr="0082235D">
        <w:t>.</w:t>
      </w:r>
      <w:r w:rsidR="00C469AE" w:rsidRPr="0082235D">
        <w:t>4</w:t>
      </w:r>
      <w:r w:rsidR="00062668" w:rsidRPr="0082235D">
        <w:t xml:space="preserve">. Договора (за исключением счетов-фактур), а также в случае предоставления таких документов, не соответствующих предусмотренным настоящим Договором требованиям (в том числе, к форме), - в размере </w:t>
      </w:r>
      <w:r w:rsidR="00DE0A51" w:rsidRPr="0082235D">
        <w:t>50 000 (Пятидесяти тысяч) рублей 00 копеек</w:t>
      </w:r>
      <w:r w:rsidR="00062668" w:rsidRPr="0082235D">
        <w:t>;</w:t>
      </w:r>
    </w:p>
    <w:p w14:paraId="016B7C6B" w14:textId="3CDB5633" w:rsidR="00515251" w:rsidRPr="0082235D" w:rsidRDefault="00515251" w:rsidP="00475AE3">
      <w:pPr>
        <w:adjustRightInd w:val="0"/>
        <w:snapToGrid w:val="0"/>
        <w:ind w:firstLine="709"/>
        <w:jc w:val="both"/>
      </w:pPr>
      <w:r w:rsidRPr="0082235D">
        <w:t>9.2.</w:t>
      </w:r>
      <w:r>
        <w:t>8</w:t>
      </w:r>
      <w:r w:rsidRPr="0082235D">
        <w:t>.</w:t>
      </w:r>
      <w:r>
        <w:t xml:space="preserve"> </w:t>
      </w:r>
      <w:r w:rsidRPr="00515251">
        <w:t>в случае если Поставщик выставил (под словом «выставил» подразумевается «изготовил и передал») Покупателю счет-фактуру с нарушением срока, установленного действующим на момент выставления счета-фактуры законодательством, либо выставил счет-фактуру, содержание которого не соответствует законодательству, -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но не менее 50 000 (Пятидесяти тысяч) рублей 00 копеек.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w:t>
      </w:r>
    </w:p>
    <w:p w14:paraId="51F858D2" w14:textId="77777777" w:rsidR="00062668" w:rsidRPr="0082235D" w:rsidRDefault="00062668" w:rsidP="00F13949">
      <w:pPr>
        <w:numPr>
          <w:ilvl w:val="1"/>
          <w:numId w:val="43"/>
        </w:numPr>
        <w:ind w:left="0" w:firstLine="709"/>
        <w:jc w:val="both"/>
      </w:pPr>
      <w:r w:rsidRPr="0082235D">
        <w:t xml:space="preserve">Убытки, причиненные </w:t>
      </w:r>
      <w:r w:rsidR="00EA7C12" w:rsidRPr="0082235D">
        <w:t>Поставщиком</w:t>
      </w:r>
      <w:r w:rsidRPr="0082235D">
        <w:t xml:space="preserve"> Покупателю нарушениями, указанными в пункте </w:t>
      </w:r>
      <w:r w:rsidR="00927B9B" w:rsidRPr="0082235D">
        <w:t>9</w:t>
      </w:r>
      <w:r w:rsidRPr="0082235D">
        <w:t xml:space="preserve">.2. настоящего Договора, исчисляются и взыскиваются сверх сумм установленной указанными пунктами неустойки. </w:t>
      </w:r>
    </w:p>
    <w:p w14:paraId="51F858D3" w14:textId="77777777" w:rsidR="00062668" w:rsidRPr="0082235D" w:rsidRDefault="00062668" w:rsidP="00475AE3">
      <w:pPr>
        <w:adjustRightInd w:val="0"/>
        <w:snapToGrid w:val="0"/>
        <w:ind w:firstLine="709"/>
        <w:jc w:val="both"/>
      </w:pPr>
      <w:r w:rsidRPr="0082235D">
        <w:t xml:space="preserve">Возмещение убытков и уплата неустойки не освобождает </w:t>
      </w:r>
      <w:r w:rsidR="00EA7C12" w:rsidRPr="0082235D">
        <w:t xml:space="preserve">Поставщика </w:t>
      </w:r>
      <w:r w:rsidRPr="0082235D">
        <w:t>от исполнения обязательств в натуре, если иное не следует из настоящего Договора.</w:t>
      </w:r>
    </w:p>
    <w:p w14:paraId="51F858D4" w14:textId="77777777" w:rsidR="00062668" w:rsidRPr="0082235D" w:rsidRDefault="00062668" w:rsidP="00F13949">
      <w:pPr>
        <w:numPr>
          <w:ilvl w:val="1"/>
          <w:numId w:val="43"/>
        </w:numPr>
        <w:ind w:left="0" w:firstLine="709"/>
        <w:jc w:val="both"/>
      </w:pPr>
      <w:r w:rsidRPr="0082235D">
        <w:t xml:space="preserve">Покупатель вправе полностью или частично удовлетворить свои требования к </w:t>
      </w:r>
      <w:r w:rsidR="00EA7C12" w:rsidRPr="0082235D">
        <w:t>Поставщику</w:t>
      </w:r>
      <w:r w:rsidRPr="0082235D">
        <w:t xml:space="preserve"> по уплате последним неустойки и/или убытков в связи с неисполнением и/или ненадлежащим исполнением </w:t>
      </w:r>
      <w:r w:rsidR="00EA7C12" w:rsidRPr="0082235D">
        <w:t>Поставщиком</w:t>
      </w:r>
      <w:r w:rsidRPr="0082235D">
        <w:t xml:space="preserve"> настоящего Договора из причитающихся </w:t>
      </w:r>
      <w:r w:rsidR="00EA7C12" w:rsidRPr="0082235D">
        <w:t xml:space="preserve">Поставщику </w:t>
      </w:r>
      <w:r w:rsidRPr="0082235D">
        <w:t xml:space="preserve">предстоящих платежей, путем их соразмерного уменьшения на сумму подлежащих уплате </w:t>
      </w:r>
      <w:r w:rsidR="00EA7C12" w:rsidRPr="0082235D">
        <w:t>Поставщиком</w:t>
      </w:r>
      <w:r w:rsidRPr="0082235D">
        <w:t xml:space="preserve"> неустойки и/или убытков в порядке зачета встречных денежных требований, направив соответствующее заявление о зачете </w:t>
      </w:r>
      <w:r w:rsidR="00EA7C12" w:rsidRPr="0082235D">
        <w:t>Поставщику</w:t>
      </w:r>
      <w:r w:rsidRPr="0082235D">
        <w:t>.</w:t>
      </w:r>
    </w:p>
    <w:p w14:paraId="51F858D5" w14:textId="77777777" w:rsidR="00062668" w:rsidRPr="0082235D" w:rsidRDefault="00F13949" w:rsidP="00F13949">
      <w:pPr>
        <w:numPr>
          <w:ilvl w:val="1"/>
          <w:numId w:val="43"/>
        </w:numPr>
        <w:ind w:left="0" w:firstLine="709"/>
        <w:jc w:val="both"/>
      </w:pPr>
      <w:r w:rsidRPr="0082235D">
        <w:t>Л</w:t>
      </w:r>
      <w:r w:rsidR="00062668" w:rsidRPr="0082235D">
        <w:t>юбая гражданско-правовая ответственность Покупателя, вытекающая из настоящего Договора, ни при каких обстоятельствах не может превышать сумм, фактически уплаченных П</w:t>
      </w:r>
      <w:r w:rsidR="00EA7C12" w:rsidRPr="0082235D">
        <w:t>оставщику</w:t>
      </w:r>
      <w:r w:rsidR="00062668" w:rsidRPr="0082235D">
        <w:t xml:space="preserve"> Покупателем за </w:t>
      </w:r>
      <w:r w:rsidR="00EA7C12" w:rsidRPr="0082235D">
        <w:t>Товар</w:t>
      </w:r>
      <w:r w:rsidR="00062668" w:rsidRPr="0082235D">
        <w:t xml:space="preserve">, либо реального ущерба, причиненного Покупателем </w:t>
      </w:r>
      <w:r w:rsidR="00EA7C12" w:rsidRPr="0082235D">
        <w:t>Поставщику</w:t>
      </w:r>
      <w:r w:rsidR="00062668" w:rsidRPr="0082235D">
        <w:t xml:space="preserve">, – в зависимости от того, какая из этих сумм окажется меньшей. Упущенная выгода </w:t>
      </w:r>
      <w:r w:rsidR="00467627" w:rsidRPr="0082235D">
        <w:t xml:space="preserve">Поставщика </w:t>
      </w:r>
      <w:r w:rsidR="00062668" w:rsidRPr="0082235D">
        <w:t>возмещению не подлежит.</w:t>
      </w:r>
    </w:p>
    <w:p w14:paraId="51F858D6" w14:textId="77777777" w:rsidR="00475AE3" w:rsidRPr="0082235D" w:rsidRDefault="00F13949" w:rsidP="00F13949">
      <w:pPr>
        <w:numPr>
          <w:ilvl w:val="1"/>
          <w:numId w:val="43"/>
        </w:numPr>
        <w:ind w:left="0" w:firstLine="709"/>
        <w:jc w:val="both"/>
      </w:pPr>
      <w:r w:rsidRPr="0082235D">
        <w:lastRenderedPageBreak/>
        <w:t>З</w:t>
      </w:r>
      <w:r w:rsidR="00475AE3" w:rsidRPr="0082235D">
        <w:t>акрепление в настоящем Договоре мер гражданско-правовой ответственности не возлагает на Сторону, пострадавшую от нарушения (неисполнения) обязательств по Договору другой Стороной, безусловную обязанность по взысканию с виновной Стороны соответствующих неустоек и/или убытков: пострадавшая Сторона вправе, но не обязана истребовать с виновной Стороны соответствующие суммы.</w:t>
      </w:r>
    </w:p>
    <w:p w14:paraId="51F858D7" w14:textId="77777777" w:rsidR="002D4D11" w:rsidRPr="0082235D" w:rsidRDefault="002D4D11" w:rsidP="00CA08C4">
      <w:pPr>
        <w:numPr>
          <w:ilvl w:val="0"/>
          <w:numId w:val="43"/>
        </w:numPr>
        <w:spacing w:before="120" w:after="120"/>
        <w:ind w:left="357" w:hanging="357"/>
        <w:jc w:val="center"/>
        <w:rPr>
          <w:b/>
        </w:rPr>
      </w:pPr>
      <w:r w:rsidRPr="0082235D">
        <w:rPr>
          <w:b/>
        </w:rPr>
        <w:t>Действие Договора</w:t>
      </w:r>
      <w:r w:rsidR="006718FB" w:rsidRPr="0082235D">
        <w:rPr>
          <w:b/>
        </w:rPr>
        <w:t xml:space="preserve"> и порядок его изменения и расторжения</w:t>
      </w:r>
    </w:p>
    <w:p w14:paraId="51F858D8" w14:textId="4EC906A4" w:rsidR="00C414A3" w:rsidRPr="0082235D" w:rsidRDefault="00C414A3" w:rsidP="00F13949">
      <w:pPr>
        <w:numPr>
          <w:ilvl w:val="1"/>
          <w:numId w:val="43"/>
        </w:numPr>
        <w:ind w:left="0" w:firstLine="709"/>
        <w:jc w:val="both"/>
      </w:pPr>
      <w:r w:rsidRPr="0082235D">
        <w:t xml:space="preserve">Настоящий Договор вступает </w:t>
      </w:r>
      <w:r w:rsidRPr="00DF63E1">
        <w:t xml:space="preserve">в силу с </w:t>
      </w:r>
      <w:r w:rsidR="00DF63E1" w:rsidRPr="00DF63E1">
        <w:t>«15» мая 2026 года</w:t>
      </w:r>
      <w:r w:rsidR="00BC4475" w:rsidRPr="00DF63E1">
        <w:t xml:space="preserve"> </w:t>
      </w:r>
      <w:r w:rsidR="00B201E6">
        <w:t>и действует п</w:t>
      </w:r>
      <w:bookmarkStart w:id="3" w:name="_GoBack"/>
      <w:bookmarkEnd w:id="3"/>
      <w:r w:rsidR="00DF63E1">
        <w:t>о </w:t>
      </w:r>
      <w:r w:rsidRPr="00DF63E1">
        <w:t>«</w:t>
      </w:r>
      <w:r w:rsidR="00585FFB" w:rsidRPr="00DF63E1">
        <w:t>31</w:t>
      </w:r>
      <w:r w:rsidRPr="00DF63E1">
        <w:t>»</w:t>
      </w:r>
      <w:r w:rsidR="00396977">
        <w:t> </w:t>
      </w:r>
      <w:r w:rsidR="00585FFB" w:rsidRPr="00DF63E1">
        <w:t xml:space="preserve">декабря </w:t>
      </w:r>
      <w:r w:rsidR="000D3D13" w:rsidRPr="00DF63E1">
        <w:t>2026</w:t>
      </w:r>
      <w:r w:rsidRPr="00DF63E1">
        <w:t xml:space="preserve"> года, а в части</w:t>
      </w:r>
      <w:r w:rsidRPr="0082235D">
        <w:t xml:space="preserve"> расчетов</w:t>
      </w:r>
      <w:r w:rsidR="00DF63E1">
        <w:t>,</w:t>
      </w:r>
      <w:r w:rsidRPr="0082235D">
        <w:t xml:space="preserve"> </w:t>
      </w:r>
      <w:r w:rsidR="00DF63E1">
        <w:t xml:space="preserve">гарантийных обязательств </w:t>
      </w:r>
      <w:r w:rsidR="00396977">
        <w:t>– до полного их </w:t>
      </w:r>
      <w:r w:rsidR="00DF63E1" w:rsidRPr="0017429B">
        <w:t>исполнения</w:t>
      </w:r>
      <w:r w:rsidRPr="0082235D">
        <w:t>.</w:t>
      </w:r>
    </w:p>
    <w:p w14:paraId="51F858D9" w14:textId="2FE96F53" w:rsidR="00C414A3" w:rsidRPr="0082235D" w:rsidRDefault="00C414A3" w:rsidP="00F13949">
      <w:pPr>
        <w:numPr>
          <w:ilvl w:val="1"/>
          <w:numId w:val="43"/>
        </w:numPr>
        <w:ind w:left="0" w:firstLine="709"/>
        <w:jc w:val="both"/>
      </w:pPr>
      <w:r w:rsidRPr="0082235D">
        <w:t xml:space="preserve">Все договоренности и соглашения между Сторонами объединены в настоящем Договоре и </w:t>
      </w:r>
      <w:r w:rsidR="0031122B" w:rsidRPr="0082235D">
        <w:t>Спецификациях</w:t>
      </w:r>
      <w:r w:rsidRPr="0082235D">
        <w:t>, что заменяет все предшествующие Договору договоренности и соглашения между Сторонами в отношении предмета настоящего Договора.</w:t>
      </w:r>
    </w:p>
    <w:p w14:paraId="51F858DA" w14:textId="77777777" w:rsidR="00C414A3" w:rsidRPr="0082235D" w:rsidRDefault="00C414A3" w:rsidP="00F13949">
      <w:pPr>
        <w:numPr>
          <w:ilvl w:val="1"/>
          <w:numId w:val="43"/>
        </w:numPr>
        <w:ind w:left="0" w:firstLine="709"/>
        <w:jc w:val="both"/>
      </w:pPr>
      <w:r w:rsidRPr="0082235D">
        <w:t xml:space="preserve">Любые дополнения и изменения к настоящему Договору действительны лишь при условии, если они совершены в простой письменной форме и подписаны надлежаще уполномоченными на то представителями Сторон. Проекты дополнений и изменений к настоящему Договору рассматриваются Сторонами в течение 10 (десяти) рабочих дней. </w:t>
      </w:r>
    </w:p>
    <w:p w14:paraId="51F858DB" w14:textId="77777777" w:rsidR="00C414A3" w:rsidRPr="0082235D" w:rsidRDefault="00C414A3" w:rsidP="00F13949">
      <w:pPr>
        <w:numPr>
          <w:ilvl w:val="1"/>
          <w:numId w:val="43"/>
        </w:numPr>
        <w:ind w:left="0" w:firstLine="709"/>
        <w:jc w:val="both"/>
      </w:pPr>
      <w:r w:rsidRPr="0082235D">
        <w:t xml:space="preserve">Дополнительные соглашения Сторон являются приложениями к настоящему Договору и составляют его неотъемлемую часть. </w:t>
      </w:r>
    </w:p>
    <w:p w14:paraId="51F858DC" w14:textId="77777777" w:rsidR="00C414A3" w:rsidRPr="0082235D" w:rsidRDefault="00C414A3" w:rsidP="00F13949">
      <w:pPr>
        <w:numPr>
          <w:ilvl w:val="1"/>
          <w:numId w:val="43"/>
        </w:numPr>
        <w:ind w:left="0" w:firstLine="709"/>
        <w:jc w:val="both"/>
      </w:pPr>
      <w:r w:rsidRPr="0082235D">
        <w:t xml:space="preserve">Если какое-либо из положений настоящего Договора становится недействительным, это не затрагивает действительности остальных его положений, если иное не предусмотрено действующим законодательством. В случае необходимости Стороны договариваются о замене недействительного положения либо положения, действительность которого вызывает обоснованные сомнения, положением, соответствующим критерию действительности и позволяющим достичь сходного экономического результата. </w:t>
      </w:r>
    </w:p>
    <w:p w14:paraId="51F858DD" w14:textId="77777777" w:rsidR="00C414A3" w:rsidRPr="0082235D" w:rsidRDefault="00C414A3" w:rsidP="00F13949">
      <w:pPr>
        <w:numPr>
          <w:ilvl w:val="1"/>
          <w:numId w:val="43"/>
        </w:numPr>
        <w:ind w:left="0" w:firstLine="709"/>
        <w:jc w:val="both"/>
      </w:pPr>
      <w:r w:rsidRPr="0082235D">
        <w:t xml:space="preserve">Настоящий Договор, может быть, расторгнут по соглашению Сторон, по требованию одной из </w:t>
      </w:r>
      <w:r w:rsidR="00943653" w:rsidRPr="0082235D">
        <w:t>Сторон, либо</w:t>
      </w:r>
      <w:r w:rsidRPr="0082235D">
        <w:t xml:space="preserve"> вследствие одностороннего отказа одной из Сторон от исполнения Договора в порядке и по основаниям, предусмотренным законодательством Российской Федерации и условиями настоящего Договора.</w:t>
      </w:r>
    </w:p>
    <w:p w14:paraId="51F858DE" w14:textId="77777777" w:rsidR="008D2AB6" w:rsidRPr="0082235D" w:rsidRDefault="008D2AB6" w:rsidP="00F13949">
      <w:pPr>
        <w:numPr>
          <w:ilvl w:val="1"/>
          <w:numId w:val="43"/>
        </w:numPr>
        <w:ind w:left="0" w:firstLine="709"/>
        <w:jc w:val="both"/>
        <w:rPr>
          <w:bCs/>
        </w:rPr>
      </w:pPr>
      <w:r w:rsidRPr="0082235D">
        <w:rPr>
          <w:bCs/>
        </w:rPr>
        <w:t>Покупатель вправе в одностороннем порядке отказаться от исполнения Договора в любом из следующих случаев:</w:t>
      </w:r>
    </w:p>
    <w:p w14:paraId="51F858DF" w14:textId="77777777" w:rsidR="008D2AB6" w:rsidRPr="0082235D" w:rsidRDefault="008D2AB6" w:rsidP="00475AE3">
      <w:pPr>
        <w:pStyle w:val="af2"/>
        <w:numPr>
          <w:ilvl w:val="0"/>
          <w:numId w:val="26"/>
        </w:numPr>
        <w:tabs>
          <w:tab w:val="left" w:pos="720"/>
          <w:tab w:val="left" w:pos="1276"/>
        </w:tabs>
        <w:adjustRightInd w:val="0"/>
        <w:snapToGrid w:val="0"/>
        <w:spacing w:after="0"/>
        <w:ind w:left="0" w:firstLine="709"/>
        <w:jc w:val="both"/>
        <w:rPr>
          <w:bCs/>
          <w:szCs w:val="24"/>
          <w:lang w:val="ru-RU"/>
        </w:rPr>
      </w:pPr>
      <w:r w:rsidRPr="0082235D">
        <w:rPr>
          <w:bCs/>
          <w:szCs w:val="24"/>
          <w:lang w:val="ru-RU"/>
        </w:rPr>
        <w:t xml:space="preserve">при поставке </w:t>
      </w:r>
      <w:r w:rsidR="009D1C57" w:rsidRPr="0082235D">
        <w:rPr>
          <w:bCs/>
          <w:szCs w:val="24"/>
          <w:lang w:val="ru-RU"/>
        </w:rPr>
        <w:t>Товара</w:t>
      </w:r>
      <w:r w:rsidRPr="0082235D">
        <w:rPr>
          <w:bCs/>
          <w:szCs w:val="24"/>
          <w:lang w:val="ru-RU"/>
        </w:rPr>
        <w:t xml:space="preserve"> ненадлежащего качества, комплектности, которые не могут быть устранены в приемлемый для Покупателя срок;</w:t>
      </w:r>
    </w:p>
    <w:p w14:paraId="51F858E0" w14:textId="77777777" w:rsidR="008D2AB6" w:rsidRPr="0082235D" w:rsidRDefault="008D2AB6" w:rsidP="00475AE3">
      <w:pPr>
        <w:pStyle w:val="af2"/>
        <w:numPr>
          <w:ilvl w:val="0"/>
          <w:numId w:val="26"/>
        </w:numPr>
        <w:tabs>
          <w:tab w:val="left" w:pos="720"/>
          <w:tab w:val="left" w:pos="1276"/>
        </w:tabs>
        <w:adjustRightInd w:val="0"/>
        <w:snapToGrid w:val="0"/>
        <w:spacing w:after="0"/>
        <w:ind w:left="0" w:firstLine="709"/>
        <w:jc w:val="both"/>
        <w:rPr>
          <w:bCs/>
          <w:szCs w:val="24"/>
          <w:lang w:val="ru-RU"/>
        </w:rPr>
      </w:pPr>
      <w:r w:rsidRPr="0082235D">
        <w:rPr>
          <w:bCs/>
          <w:szCs w:val="24"/>
          <w:lang w:val="ru-RU"/>
        </w:rPr>
        <w:t xml:space="preserve">при нарушении срока поставки </w:t>
      </w:r>
      <w:r w:rsidR="009D1C57" w:rsidRPr="0082235D">
        <w:rPr>
          <w:bCs/>
          <w:szCs w:val="24"/>
          <w:lang w:val="ru-RU"/>
        </w:rPr>
        <w:t>Товара</w:t>
      </w:r>
      <w:r w:rsidRPr="0082235D">
        <w:rPr>
          <w:bCs/>
          <w:szCs w:val="24"/>
          <w:lang w:val="ru-RU"/>
        </w:rPr>
        <w:t xml:space="preserve"> (более чем на </w:t>
      </w:r>
      <w:r w:rsidR="00943653" w:rsidRPr="0082235D">
        <w:rPr>
          <w:bCs/>
          <w:szCs w:val="24"/>
          <w:lang w:val="ru-RU"/>
        </w:rPr>
        <w:t xml:space="preserve">20 </w:t>
      </w:r>
      <w:r w:rsidRPr="0082235D">
        <w:rPr>
          <w:bCs/>
          <w:szCs w:val="24"/>
          <w:lang w:val="ru-RU"/>
        </w:rPr>
        <w:t>(</w:t>
      </w:r>
      <w:r w:rsidR="00943653" w:rsidRPr="0082235D">
        <w:rPr>
          <w:bCs/>
          <w:szCs w:val="24"/>
          <w:lang w:val="ru-RU"/>
        </w:rPr>
        <w:t>двадцать</w:t>
      </w:r>
      <w:r w:rsidRPr="0082235D">
        <w:rPr>
          <w:bCs/>
          <w:szCs w:val="24"/>
          <w:lang w:val="ru-RU"/>
        </w:rPr>
        <w:t>) дней или неоднократном (два и более раз) нарушении сроков);</w:t>
      </w:r>
    </w:p>
    <w:p w14:paraId="51F858E1" w14:textId="77777777" w:rsidR="008D2AB6" w:rsidRPr="0082235D" w:rsidRDefault="008D2AB6" w:rsidP="00475AE3">
      <w:pPr>
        <w:pStyle w:val="af2"/>
        <w:numPr>
          <w:ilvl w:val="0"/>
          <w:numId w:val="26"/>
        </w:numPr>
        <w:tabs>
          <w:tab w:val="left" w:pos="720"/>
          <w:tab w:val="left" w:pos="1276"/>
        </w:tabs>
        <w:adjustRightInd w:val="0"/>
        <w:snapToGrid w:val="0"/>
        <w:spacing w:after="0"/>
        <w:ind w:left="0" w:firstLine="709"/>
        <w:jc w:val="both"/>
        <w:rPr>
          <w:bCs/>
          <w:szCs w:val="24"/>
          <w:lang w:val="ru-RU"/>
        </w:rPr>
      </w:pPr>
      <w:r w:rsidRPr="0082235D">
        <w:rPr>
          <w:bCs/>
          <w:szCs w:val="24"/>
          <w:lang w:val="ru-RU"/>
        </w:rPr>
        <w:t>в иных случаях, предусмотренных Гражданским кодеком РФ</w:t>
      </w:r>
      <w:r w:rsidR="00467627" w:rsidRPr="0082235D">
        <w:rPr>
          <w:bCs/>
          <w:szCs w:val="24"/>
          <w:lang w:val="ru-RU"/>
        </w:rPr>
        <w:t xml:space="preserve"> и/или настоящим Договором</w:t>
      </w:r>
      <w:r w:rsidRPr="0082235D">
        <w:rPr>
          <w:bCs/>
          <w:szCs w:val="24"/>
          <w:lang w:val="ru-RU"/>
        </w:rPr>
        <w:t>.</w:t>
      </w:r>
    </w:p>
    <w:p w14:paraId="51F858E2" w14:textId="77777777" w:rsidR="009D1C57" w:rsidRPr="0082235D" w:rsidRDefault="004125BE" w:rsidP="00F13949">
      <w:pPr>
        <w:numPr>
          <w:ilvl w:val="1"/>
          <w:numId w:val="43"/>
        </w:numPr>
        <w:ind w:left="0" w:firstLine="709"/>
        <w:jc w:val="both"/>
      </w:pPr>
      <w:r w:rsidRPr="0082235D">
        <w:t xml:space="preserve">Покупатель </w:t>
      </w:r>
      <w:r w:rsidR="009D1C57" w:rsidRPr="0082235D">
        <w:t>вправе в любое время в одностороннем внесудебном порядке отказаться от исполнения настоящего Договора, не мотивируя причины такого отказа. При этом Договор считается расторгнутым с даты получения Поставщиком уведомления об отказе от исполнения Договора, если иной более поздний срок не указан в уведомлении. В любом случае соответствующее уведомление считается полученным Поставщиком по истечении 6 (шести) рабочих дней с даты его направления Покупателем, если фактически уведомление не будет получено Поставщиком раньше. Упущенная выгода Поставщика, связанная с расторжением Договора по причине одностороннего отказа Покупателя от исполнения Договора, возмещению не подлежит.</w:t>
      </w:r>
    </w:p>
    <w:p w14:paraId="51F858E3" w14:textId="77777777" w:rsidR="009D1C57" w:rsidRPr="0082235D" w:rsidRDefault="009D1C57" w:rsidP="00475AE3">
      <w:pPr>
        <w:adjustRightInd w:val="0"/>
        <w:snapToGrid w:val="0"/>
        <w:ind w:firstLine="709"/>
        <w:jc w:val="both"/>
      </w:pPr>
      <w:r w:rsidRPr="0082235D">
        <w:t>Правила, предусмотренные настоящим пунктом, применяются также ко всем случаям отказа Покупателя от исполнения Договора, предусмотренным настоящим Договором, если для соответствующих случаев Договором не установлены иные правила.</w:t>
      </w:r>
    </w:p>
    <w:p w14:paraId="67D47F85" w14:textId="77777777" w:rsidR="00DF63E1" w:rsidRPr="0017429B" w:rsidRDefault="00DF63E1" w:rsidP="00DF63E1">
      <w:pPr>
        <w:numPr>
          <w:ilvl w:val="1"/>
          <w:numId w:val="43"/>
        </w:numPr>
        <w:ind w:left="0" w:firstLine="709"/>
        <w:jc w:val="both"/>
        <w:rPr>
          <w:bCs/>
        </w:rPr>
      </w:pPr>
      <w:r w:rsidRPr="0017429B">
        <w:rPr>
          <w:bCs/>
        </w:rPr>
        <w:t>Стороны определили следующие последствия расторжения Договора:</w:t>
      </w:r>
    </w:p>
    <w:p w14:paraId="5E2D024F" w14:textId="00B97912" w:rsidR="00DF63E1" w:rsidRPr="00DF63E1" w:rsidRDefault="00DF63E1" w:rsidP="00DF63E1">
      <w:pPr>
        <w:pStyle w:val="af6"/>
        <w:adjustRightInd w:val="0"/>
        <w:snapToGrid w:val="0"/>
        <w:ind w:left="0" w:firstLine="709"/>
        <w:contextualSpacing w:val="0"/>
        <w:jc w:val="both"/>
        <w:rPr>
          <w:bCs/>
        </w:rPr>
      </w:pPr>
      <w:r w:rsidRPr="0017429B">
        <w:rPr>
          <w:bCs/>
        </w:rPr>
        <w:t>Товар, принятый Покупателем от Поставщика по количес</w:t>
      </w:r>
      <w:r w:rsidR="00396977">
        <w:rPr>
          <w:bCs/>
        </w:rPr>
        <w:t>тву, ассортименту и качеству на </w:t>
      </w:r>
      <w:r w:rsidRPr="0017429B">
        <w:rPr>
          <w:bCs/>
        </w:rPr>
        <w:t>основании подписанной Сторонами товарной накладной (форма ТОРГ-12</w:t>
      </w:r>
      <w:r w:rsidRPr="00F912A6">
        <w:t>, утвержденн</w:t>
      </w:r>
      <w:r>
        <w:t xml:space="preserve">ая </w:t>
      </w:r>
      <w:r w:rsidRPr="00DF63E1">
        <w:t>Постановлением Госкомстата РФ от 25.12.1998 № 132, далее – ТОРГ-12</w:t>
      </w:r>
      <w:r w:rsidRPr="00DF63E1">
        <w:rPr>
          <w:bCs/>
        </w:rPr>
        <w:t xml:space="preserve">) (универсального передаточного документа, составленного по форме, предусмотренной </w:t>
      </w:r>
      <w:hyperlink r:id="rId8" w:history="1">
        <w:r w:rsidRPr="00DF63E1">
          <w:rPr>
            <w:bCs/>
          </w:rPr>
          <w:t>Письмом</w:t>
        </w:r>
      </w:hyperlink>
      <w:r w:rsidRPr="00DF63E1">
        <w:rPr>
          <w:bCs/>
        </w:rPr>
        <w:t xml:space="preserve"> ФНС России </w:t>
      </w:r>
      <w:r w:rsidRPr="00DF63E1">
        <w:rPr>
          <w:bCs/>
        </w:rPr>
        <w:lastRenderedPageBreak/>
        <w:t>от</w:t>
      </w:r>
      <w:r w:rsidR="00396977">
        <w:rPr>
          <w:bCs/>
        </w:rPr>
        <w:t> </w:t>
      </w:r>
      <w:r w:rsidRPr="00DF63E1">
        <w:rPr>
          <w:bCs/>
        </w:rPr>
        <w:t>21.10.2013 NММВ-20-3/96@)</w:t>
      </w:r>
      <w:r w:rsidR="00396977">
        <w:rPr>
          <w:bCs/>
        </w:rPr>
        <w:t xml:space="preserve"> </w:t>
      </w:r>
      <w:r w:rsidRPr="00DF63E1">
        <w:rPr>
          <w:bCs/>
        </w:rPr>
        <w:t>до расторжения Договора, до</w:t>
      </w:r>
      <w:r w:rsidR="00396977">
        <w:rPr>
          <w:bCs/>
        </w:rPr>
        <w:t>лжен быть оплачен Покупателем в </w:t>
      </w:r>
      <w:r w:rsidRPr="00DF63E1">
        <w:rPr>
          <w:bCs/>
        </w:rPr>
        <w:t xml:space="preserve">порядке и в срок, предусмотренные Договором. </w:t>
      </w:r>
    </w:p>
    <w:p w14:paraId="7FBE673D" w14:textId="77777777" w:rsidR="00DF63E1" w:rsidRPr="00DF63E1" w:rsidRDefault="00DF63E1" w:rsidP="00DF63E1">
      <w:pPr>
        <w:pStyle w:val="af6"/>
        <w:adjustRightInd w:val="0"/>
        <w:snapToGrid w:val="0"/>
        <w:ind w:left="0" w:firstLine="709"/>
        <w:contextualSpacing w:val="0"/>
        <w:jc w:val="both"/>
        <w:rPr>
          <w:bCs/>
        </w:rPr>
      </w:pPr>
      <w:r w:rsidRPr="00DF63E1">
        <w:rPr>
          <w:bCs/>
        </w:rPr>
        <w:t xml:space="preserve">Денежные средства, уплаченные Покупателем Поставщику за Товар, которые не были приняты Покупателем к дате расторжения Договора по товарной накладной (форма ТОРГ-12) (универсальному передаточному документу, составленному по форме, предусмотренной </w:t>
      </w:r>
      <w:hyperlink r:id="rId9" w:history="1">
        <w:r w:rsidRPr="00DF63E1">
          <w:rPr>
            <w:bCs/>
          </w:rPr>
          <w:t>Письмом</w:t>
        </w:r>
      </w:hyperlink>
      <w:r w:rsidRPr="00DF63E1">
        <w:rPr>
          <w:bCs/>
        </w:rPr>
        <w:t xml:space="preserve"> ФНС России от 21.10.2013 NММВ-20-3/96@), подписанной (-ому) Сторонами, должны быть перечислены Поставщиком на расчетный счет Покупателя не позднее 5 (пяти) дней с даты расторжения Договора. </w:t>
      </w:r>
    </w:p>
    <w:p w14:paraId="3F9F8CC5" w14:textId="468B877F" w:rsidR="00DF63E1" w:rsidRPr="0082235D" w:rsidRDefault="00DF63E1" w:rsidP="00DF63E1">
      <w:pPr>
        <w:pStyle w:val="af6"/>
        <w:adjustRightInd w:val="0"/>
        <w:snapToGrid w:val="0"/>
        <w:ind w:left="0" w:firstLine="709"/>
        <w:contextualSpacing w:val="0"/>
        <w:jc w:val="both"/>
        <w:rPr>
          <w:bCs/>
        </w:rPr>
      </w:pPr>
      <w:r w:rsidRPr="00DF63E1">
        <w:rPr>
          <w:bCs/>
        </w:rPr>
        <w:t xml:space="preserve">Товар, не принятый Покупателем к дате расторжения Договора по товарной накладной (форма ТОРГ-12) (универсальному передаточному документу, составленному по форме, предусмотренной </w:t>
      </w:r>
      <w:hyperlink r:id="rId10" w:history="1">
        <w:r w:rsidRPr="00DF63E1">
          <w:rPr>
            <w:bCs/>
          </w:rPr>
          <w:t>Письмом</w:t>
        </w:r>
      </w:hyperlink>
      <w:r w:rsidRPr="00DF63E1">
        <w:rPr>
          <w:bCs/>
        </w:rPr>
        <w:t xml:space="preserve"> ФНС России от 21.10.2013 NММВ-20-3/96@), подписанной (-ому) Сторонами, и находящийся после расторжения Договора у Покупателя, должен быть вывезен от Покупателя силами и средствами Поставщика в течение 5 (пяти) дней с даты расторжения </w:t>
      </w:r>
      <w:r w:rsidRPr="0017429B">
        <w:rPr>
          <w:bCs/>
        </w:rPr>
        <w:t>Договора.</w:t>
      </w:r>
    </w:p>
    <w:p w14:paraId="51F858E6" w14:textId="28CFB166" w:rsidR="009D1C57" w:rsidRPr="0082235D" w:rsidRDefault="009D1C57" w:rsidP="00F13949">
      <w:pPr>
        <w:numPr>
          <w:ilvl w:val="1"/>
          <w:numId w:val="43"/>
        </w:numPr>
        <w:ind w:left="0" w:firstLine="709"/>
        <w:jc w:val="both"/>
      </w:pPr>
      <w:r w:rsidRPr="00DF63E1">
        <w:rPr>
          <w:bCs/>
        </w:rPr>
        <w:t>Расторжение настоящего Договора не освобождает Стороны от обязательств, срок</w:t>
      </w:r>
      <w:r w:rsidRPr="0082235D">
        <w:t xml:space="preserve"> исполнения которых наступил до момента расторжения Договора</w:t>
      </w:r>
      <w:r w:rsidR="00396977">
        <w:t>, а также от ответственности за </w:t>
      </w:r>
      <w:r w:rsidRPr="0082235D">
        <w:t>неисполнение таких обязательств.</w:t>
      </w:r>
    </w:p>
    <w:p w14:paraId="51F858E7" w14:textId="77777777" w:rsidR="000D602C" w:rsidRPr="0082235D" w:rsidRDefault="000D602C" w:rsidP="00CA08C4">
      <w:pPr>
        <w:numPr>
          <w:ilvl w:val="0"/>
          <w:numId w:val="43"/>
        </w:numPr>
        <w:spacing w:before="120" w:after="120"/>
        <w:ind w:left="357" w:hanging="357"/>
        <w:jc w:val="center"/>
        <w:rPr>
          <w:b/>
        </w:rPr>
      </w:pPr>
      <w:r w:rsidRPr="0082235D">
        <w:rPr>
          <w:b/>
        </w:rPr>
        <w:t>Обстоятельства непреодолимой силы (форс-мажор)</w:t>
      </w:r>
    </w:p>
    <w:p w14:paraId="51F858E8" w14:textId="77777777" w:rsidR="000D602C" w:rsidRPr="0082235D" w:rsidRDefault="000D602C" w:rsidP="00F13949">
      <w:pPr>
        <w:numPr>
          <w:ilvl w:val="1"/>
          <w:numId w:val="43"/>
        </w:numPr>
        <w:ind w:left="0" w:firstLine="709"/>
        <w:jc w:val="both"/>
        <w:rPr>
          <w:bCs/>
        </w:rPr>
      </w:pPr>
      <w:r w:rsidRPr="0082235D">
        <w:rPr>
          <w:bCs/>
        </w:rPr>
        <w:t xml:space="preserve">Стороны освобождаются от ответственности за частичное или полное неисполнение обязательств по Договору, если это неисполнение явилось следствием обстоятельств непреодолимой силы, под которыми понимаются обстоятельства (события), возникшие после заключения Договора в результате событий чрезвычайного характера, находящиеся вне разумного контроля Стороны, и которые Сторона не могла ни предвидеть, ни предотвратить разумными мерами (далее – </w:t>
      </w:r>
      <w:r w:rsidRPr="0082235D">
        <w:t>Событие Форс-мажора</w:t>
      </w:r>
      <w:r w:rsidRPr="0082235D">
        <w:rPr>
          <w:bCs/>
        </w:rPr>
        <w:t xml:space="preserve">). </w:t>
      </w:r>
    </w:p>
    <w:p w14:paraId="51F858E9" w14:textId="77777777" w:rsidR="000D602C" w:rsidRPr="0082235D" w:rsidRDefault="000D602C" w:rsidP="00F13949">
      <w:pPr>
        <w:numPr>
          <w:ilvl w:val="1"/>
          <w:numId w:val="43"/>
        </w:numPr>
        <w:ind w:left="0" w:firstLine="709"/>
        <w:jc w:val="both"/>
        <w:rPr>
          <w:bCs/>
        </w:rPr>
      </w:pPr>
      <w:r w:rsidRPr="0082235D">
        <w:rPr>
          <w:bCs/>
        </w:rPr>
        <w:t xml:space="preserve">В частности, к Событиям Форс-мажора относятся (включая, но не ограничиваясь) следующие события: войны (объявленные или необъявленные) или иные военные действия; мятежи; восстания; террористические акты, гражданские беспорядки, национальные или отраслевые забастовки; эпидемии; стихийные бедствия, удар молнии, землетрясение, пожар; принятие государственными, муниципальными органами запретительных (ограничительных, предупредительных, карантинных) мер, в том числе вследствие наступления вышеуказанных обстоятельств, а также в целях их недопущения; национализация и другие обстоятельства вне разумного контроля Сторон. К Событиям Форс-мажора не относятся (включая, но не ограничиваясь): беспорядки, местные забастовки, локауты и любые другие производственные споры или действия со стороны, между или среди работников какой-либо Стороны; финансовая несостоятельность Стороны, ее подрядчиков или субподрядчиков, допущенное ею (ими) неисполнение или задержка в исполнении, отсутствие необходимых денежных средств, а также любые изменения в законодательстве. </w:t>
      </w:r>
    </w:p>
    <w:p w14:paraId="51F858EA" w14:textId="77777777" w:rsidR="000D602C" w:rsidRPr="0082235D" w:rsidRDefault="000D602C" w:rsidP="00F13949">
      <w:pPr>
        <w:numPr>
          <w:ilvl w:val="1"/>
          <w:numId w:val="43"/>
        </w:numPr>
        <w:ind w:left="0" w:firstLine="709"/>
        <w:jc w:val="both"/>
        <w:rPr>
          <w:bCs/>
        </w:rPr>
      </w:pPr>
      <w:r w:rsidRPr="0082235D">
        <w:rPr>
          <w:bCs/>
        </w:rPr>
        <w:t xml:space="preserve">В случае наступления События Форс-мажора, Сторона, подвергшаяся его воздействию, не позднее 72 (семидесяти двух) часов с момента наступления События Форс-мажора, в связи с которым для этой Стороны стало невозможным исполнение Договора, либо его части, в письменной форме уведомляет другую Сторону о Событии Форс-мажора и о его последствиях, с предоставлением: </w:t>
      </w:r>
    </w:p>
    <w:p w14:paraId="51F858EB" w14:textId="77777777" w:rsidR="000D602C" w:rsidRPr="0082235D" w:rsidRDefault="000D602C" w:rsidP="00475AE3">
      <w:pPr>
        <w:adjustRightInd w:val="0"/>
        <w:snapToGrid w:val="0"/>
        <w:ind w:firstLine="709"/>
        <w:jc w:val="both"/>
        <w:outlineLvl w:val="0"/>
        <w:rPr>
          <w:bCs/>
        </w:rPr>
      </w:pPr>
      <w:r w:rsidRPr="0082235D">
        <w:rPr>
          <w:bCs/>
        </w:rPr>
        <w:t>(а) описания События Форс-мажора и его характера;</w:t>
      </w:r>
    </w:p>
    <w:p w14:paraId="51F858EC" w14:textId="77777777" w:rsidR="000D602C" w:rsidRPr="0082235D" w:rsidRDefault="000D602C" w:rsidP="00475AE3">
      <w:pPr>
        <w:adjustRightInd w:val="0"/>
        <w:snapToGrid w:val="0"/>
        <w:ind w:firstLine="709"/>
        <w:jc w:val="both"/>
        <w:outlineLvl w:val="0"/>
        <w:rPr>
          <w:bCs/>
        </w:rPr>
      </w:pPr>
      <w:r w:rsidRPr="0082235D">
        <w:rPr>
          <w:bCs/>
        </w:rPr>
        <w:t xml:space="preserve">(б) подтверждения компетентного органа о наступлении События Форс-мажора (не требуется для общеизвестных фактов);  </w:t>
      </w:r>
    </w:p>
    <w:p w14:paraId="51F858ED" w14:textId="77777777" w:rsidR="000D602C" w:rsidRPr="0082235D" w:rsidRDefault="000D602C" w:rsidP="00475AE3">
      <w:pPr>
        <w:adjustRightInd w:val="0"/>
        <w:snapToGrid w:val="0"/>
        <w:ind w:firstLine="709"/>
        <w:jc w:val="both"/>
        <w:outlineLvl w:val="0"/>
        <w:rPr>
          <w:bCs/>
        </w:rPr>
      </w:pPr>
      <w:r w:rsidRPr="0082235D">
        <w:rPr>
          <w:bCs/>
        </w:rPr>
        <w:t>(в) доказательств того, каким образом Сторона была лишена возможности исполнять свои обязательства;</w:t>
      </w:r>
    </w:p>
    <w:p w14:paraId="51F858EE" w14:textId="77777777" w:rsidR="000D602C" w:rsidRPr="0082235D" w:rsidRDefault="000D602C" w:rsidP="00475AE3">
      <w:pPr>
        <w:adjustRightInd w:val="0"/>
        <w:snapToGrid w:val="0"/>
        <w:ind w:firstLine="709"/>
        <w:jc w:val="both"/>
        <w:outlineLvl w:val="0"/>
        <w:rPr>
          <w:bCs/>
        </w:rPr>
      </w:pPr>
      <w:r w:rsidRPr="0082235D">
        <w:rPr>
          <w:bCs/>
        </w:rPr>
        <w:t>(г) информации о том, какие обязательства не смогут быть выполнены в срок ввиду События Форс-мажора и о влиянии на исполнение Договора в целом;</w:t>
      </w:r>
    </w:p>
    <w:p w14:paraId="51F858EF" w14:textId="77777777" w:rsidR="000D602C" w:rsidRPr="0082235D" w:rsidRDefault="000D602C" w:rsidP="00475AE3">
      <w:pPr>
        <w:adjustRightInd w:val="0"/>
        <w:snapToGrid w:val="0"/>
        <w:ind w:firstLine="709"/>
        <w:jc w:val="both"/>
        <w:outlineLvl w:val="0"/>
        <w:rPr>
          <w:bCs/>
        </w:rPr>
      </w:pPr>
      <w:r w:rsidRPr="0082235D">
        <w:rPr>
          <w:bCs/>
        </w:rPr>
        <w:t xml:space="preserve">(д) указания на срок задержки исполнения обязательств в связи с Событием Форс-мажора. </w:t>
      </w:r>
    </w:p>
    <w:p w14:paraId="51F858F0" w14:textId="77777777" w:rsidR="000D602C" w:rsidRPr="0082235D" w:rsidRDefault="000D602C" w:rsidP="00475AE3">
      <w:pPr>
        <w:adjustRightInd w:val="0"/>
        <w:snapToGrid w:val="0"/>
        <w:ind w:firstLine="709"/>
        <w:jc w:val="both"/>
        <w:outlineLvl w:val="0"/>
        <w:rPr>
          <w:bCs/>
        </w:rPr>
      </w:pPr>
      <w:r w:rsidRPr="0082235D">
        <w:rPr>
          <w:bCs/>
        </w:rPr>
        <w:t xml:space="preserve">О прекращении События Форс-мажора Сторона обязана также уведомить другую Сторону в указанный выше в настоящем пункте срок. Если Сторона в указанный срок не сообщит другой Стороне о наступлении и (или) прекращении Событий Форс-мажора, она лишается права </w:t>
      </w:r>
      <w:r w:rsidRPr="0082235D">
        <w:rPr>
          <w:bCs/>
        </w:rPr>
        <w:lastRenderedPageBreak/>
        <w:t xml:space="preserve">ссылаться на него как на основание, освобождающее ее от ответственности за ненадлежащее выполнение обязательств по Договору, за исключением случая, когда Событие Форс-мажора препятствовало отправлению такой Стороной такого сообщения. </w:t>
      </w:r>
    </w:p>
    <w:p w14:paraId="51F858F1" w14:textId="77777777" w:rsidR="000D602C" w:rsidRPr="0082235D" w:rsidRDefault="000D602C" w:rsidP="00F13949">
      <w:pPr>
        <w:numPr>
          <w:ilvl w:val="1"/>
          <w:numId w:val="43"/>
        </w:numPr>
        <w:ind w:left="0" w:firstLine="709"/>
        <w:jc w:val="both"/>
        <w:rPr>
          <w:bCs/>
        </w:rPr>
      </w:pPr>
      <w:r w:rsidRPr="0082235D">
        <w:rPr>
          <w:bCs/>
        </w:rPr>
        <w:t>В случае, если указанное в уведомлении событие очевидно не является Событием Форс-мажора, другая Сторона вправе уведомить контрагента о своем несогласии с предложенной оценкой ситуации и при необходимости провести переговоры с целью выяснения дальнейшей возможности исполнения Договора.</w:t>
      </w:r>
    </w:p>
    <w:p w14:paraId="51F858F2" w14:textId="77777777" w:rsidR="000D602C" w:rsidRPr="0082235D" w:rsidRDefault="000D602C" w:rsidP="00F13949">
      <w:pPr>
        <w:numPr>
          <w:ilvl w:val="1"/>
          <w:numId w:val="43"/>
        </w:numPr>
        <w:ind w:left="0" w:firstLine="709"/>
        <w:jc w:val="both"/>
        <w:rPr>
          <w:bCs/>
        </w:rPr>
      </w:pPr>
      <w:r w:rsidRPr="0082235D">
        <w:rPr>
          <w:bCs/>
        </w:rPr>
        <w:t>При наступлении События Форс-мажора Стороны в возможно короткий срок проведут переговоры с целью выявления приемлемых для них альтернативных способов и/или сроков исполнения Договора и достижения соответствующей договоренности.</w:t>
      </w:r>
    </w:p>
    <w:p w14:paraId="51F858F3" w14:textId="77777777" w:rsidR="000D602C" w:rsidRPr="0082235D" w:rsidRDefault="000D602C" w:rsidP="00F13949">
      <w:pPr>
        <w:numPr>
          <w:ilvl w:val="1"/>
          <w:numId w:val="43"/>
        </w:numPr>
        <w:ind w:left="0" w:firstLine="709"/>
        <w:jc w:val="both"/>
        <w:rPr>
          <w:bCs/>
        </w:rPr>
      </w:pPr>
      <w:r w:rsidRPr="0082235D">
        <w:rPr>
          <w:bCs/>
        </w:rPr>
        <w:t>При наступлении События Форс-мажора срок выполнения обязательства, затронутого Событием Форс-мажора, отодвигается соразмерно времени, в течение которого действует Событие Форс-мажора и его последствия, если Стороны не договорятся об ином. Освобождение обязанной Стороны от ответственности за ненадлежащее выполнение обязательства по Договору вследствие События Форс-мажора, не влечет освобождение этой Стороны от ответственности за невыполнение иных ее обязательств, не затронутых Событием Форс-мажора.</w:t>
      </w:r>
    </w:p>
    <w:p w14:paraId="51F858F4" w14:textId="77777777" w:rsidR="000D602C" w:rsidRPr="0082235D" w:rsidRDefault="000D602C" w:rsidP="00F13949">
      <w:pPr>
        <w:numPr>
          <w:ilvl w:val="1"/>
          <w:numId w:val="43"/>
        </w:numPr>
        <w:ind w:left="0" w:firstLine="709"/>
        <w:jc w:val="both"/>
        <w:rPr>
          <w:bCs/>
        </w:rPr>
      </w:pPr>
      <w:r w:rsidRPr="0082235D">
        <w:rPr>
          <w:bCs/>
        </w:rPr>
        <w:t xml:space="preserve">Каждая из Сторон должна приложить все разумные усилия для смягчения влияния и уменьшения неблагоприятных последствий наступления Событий Форс-мажора на выполнение своих обязательств по Договору. </w:t>
      </w:r>
    </w:p>
    <w:p w14:paraId="51F858F5" w14:textId="77777777" w:rsidR="000D602C" w:rsidRPr="0082235D" w:rsidRDefault="000D602C" w:rsidP="00F13949">
      <w:pPr>
        <w:numPr>
          <w:ilvl w:val="1"/>
          <w:numId w:val="43"/>
        </w:numPr>
        <w:ind w:left="0" w:firstLine="709"/>
        <w:jc w:val="both"/>
        <w:rPr>
          <w:bCs/>
        </w:rPr>
      </w:pPr>
      <w:r w:rsidRPr="0082235D">
        <w:rPr>
          <w:bCs/>
        </w:rPr>
        <w:t xml:space="preserve">Каждая Сторона должна сама нести все прямые и косвенные финансовые последствия наступления События Форс-мажора, и Покупатель не обязан выплачивать какую-либо дополнительную компенсацию или производить какой-либо платеж </w:t>
      </w:r>
      <w:r w:rsidR="00437754" w:rsidRPr="0082235D">
        <w:rPr>
          <w:bCs/>
        </w:rPr>
        <w:t>Поставщику</w:t>
      </w:r>
      <w:r w:rsidRPr="0082235D">
        <w:rPr>
          <w:bCs/>
        </w:rPr>
        <w:t xml:space="preserve"> в связи с приостановкой или изменением порядка выполнения </w:t>
      </w:r>
      <w:r w:rsidR="00437754" w:rsidRPr="0082235D">
        <w:rPr>
          <w:bCs/>
        </w:rPr>
        <w:t>Поставщик</w:t>
      </w:r>
      <w:r w:rsidRPr="0082235D">
        <w:rPr>
          <w:bCs/>
        </w:rPr>
        <w:t>ом обязательств по Договору по причине События Форс-мажора.</w:t>
      </w:r>
    </w:p>
    <w:p w14:paraId="51F858F6" w14:textId="77777777" w:rsidR="000D602C" w:rsidRPr="0082235D" w:rsidRDefault="000D602C" w:rsidP="00522446">
      <w:pPr>
        <w:numPr>
          <w:ilvl w:val="1"/>
          <w:numId w:val="43"/>
        </w:numPr>
        <w:ind w:left="0" w:firstLine="709"/>
        <w:jc w:val="both"/>
        <w:rPr>
          <w:bCs/>
        </w:rPr>
      </w:pPr>
      <w:r w:rsidRPr="0082235D">
        <w:rPr>
          <w:bCs/>
        </w:rPr>
        <w:t>Если Стороны не договорятся об ином,</w:t>
      </w:r>
      <w:r w:rsidRPr="0082235D" w:rsidDel="00852049">
        <w:rPr>
          <w:bCs/>
        </w:rPr>
        <w:t xml:space="preserve"> </w:t>
      </w:r>
      <w:r w:rsidRPr="0082235D">
        <w:rPr>
          <w:bCs/>
        </w:rPr>
        <w:t>Договор может быть в одностороннем внесудебном порядке расторгнут полностью либо в части:</w:t>
      </w:r>
    </w:p>
    <w:p w14:paraId="51F858F7" w14:textId="77777777" w:rsidR="000D602C" w:rsidRPr="0082235D" w:rsidRDefault="000D602C" w:rsidP="00475AE3">
      <w:pPr>
        <w:adjustRightInd w:val="0"/>
        <w:snapToGrid w:val="0"/>
        <w:ind w:firstLine="709"/>
        <w:jc w:val="both"/>
        <w:outlineLvl w:val="0"/>
        <w:rPr>
          <w:bCs/>
        </w:rPr>
      </w:pPr>
      <w:r w:rsidRPr="0082235D">
        <w:rPr>
          <w:bCs/>
        </w:rPr>
        <w:t>а) Покупателем, если исполнить условия по Договору, по мнению Покупателя, будет невозможно исполнить в связи с Событием Форс-мажора, или, если вследствие просрочки, возникшей в связи с Событием Форс-мажора, Покупатель утратил интерес к Договору, или</w:t>
      </w:r>
    </w:p>
    <w:p w14:paraId="51F858F8" w14:textId="77777777" w:rsidR="000D602C" w:rsidRPr="0082235D" w:rsidRDefault="000D602C" w:rsidP="00475AE3">
      <w:pPr>
        <w:adjustRightInd w:val="0"/>
        <w:snapToGrid w:val="0"/>
        <w:ind w:firstLine="709"/>
        <w:jc w:val="both"/>
        <w:outlineLvl w:val="0"/>
        <w:rPr>
          <w:bCs/>
        </w:rPr>
      </w:pPr>
      <w:r w:rsidRPr="0082235D">
        <w:rPr>
          <w:bCs/>
        </w:rPr>
        <w:t>б) любой из Сторон, если Событие Форс-мажора продолжает действовать более 3 (трех) месяцев и повлияло на большую часть обязательства по Договору, что подтверждено Стороной, ссылающейся на такое Событие Форс-мажора, путем направления другой Стороне письменного уведомления об одностороннем отказе от исполнения Договора за 10 (десять) календарных дней до даты расторжения Договора.</w:t>
      </w:r>
    </w:p>
    <w:p w14:paraId="51F858F9" w14:textId="77777777" w:rsidR="000D602C" w:rsidRPr="0082235D" w:rsidRDefault="000D602C" w:rsidP="00522446">
      <w:pPr>
        <w:numPr>
          <w:ilvl w:val="1"/>
          <w:numId w:val="43"/>
        </w:numPr>
        <w:ind w:left="0" w:firstLine="709"/>
        <w:jc w:val="both"/>
        <w:rPr>
          <w:bCs/>
        </w:rPr>
      </w:pPr>
      <w:r w:rsidRPr="0082235D">
        <w:rPr>
          <w:bCs/>
        </w:rPr>
        <w:t xml:space="preserve">Покупатель ни при каких обстоятельствах не обязан возмещать </w:t>
      </w:r>
      <w:r w:rsidR="00437754" w:rsidRPr="0082235D">
        <w:rPr>
          <w:bCs/>
        </w:rPr>
        <w:t>Поставщик</w:t>
      </w:r>
      <w:r w:rsidRPr="0082235D">
        <w:rPr>
          <w:bCs/>
        </w:rPr>
        <w:t xml:space="preserve">у какие-либо иные расходы, потери или убытки в период действия События Форс-мажора или его последствий, а также в связи с расторжением Договора вследствие наступления События Форс-мажора. </w:t>
      </w:r>
    </w:p>
    <w:p w14:paraId="51F858FA" w14:textId="77777777" w:rsidR="000D602C" w:rsidRPr="0082235D" w:rsidRDefault="000D602C" w:rsidP="00CA08C4">
      <w:pPr>
        <w:numPr>
          <w:ilvl w:val="0"/>
          <w:numId w:val="43"/>
        </w:numPr>
        <w:spacing w:before="120" w:after="120"/>
        <w:ind w:left="357" w:hanging="357"/>
        <w:jc w:val="center"/>
        <w:rPr>
          <w:b/>
        </w:rPr>
      </w:pPr>
      <w:r w:rsidRPr="0082235D">
        <w:rPr>
          <w:b/>
        </w:rPr>
        <w:t>Порядок рассмотрения споров</w:t>
      </w:r>
    </w:p>
    <w:p w14:paraId="51F858FB" w14:textId="77777777" w:rsidR="000D602C" w:rsidRPr="0082235D" w:rsidRDefault="000D602C" w:rsidP="00F13949">
      <w:pPr>
        <w:numPr>
          <w:ilvl w:val="1"/>
          <w:numId w:val="43"/>
        </w:numPr>
        <w:ind w:left="0" w:firstLine="709"/>
        <w:jc w:val="both"/>
        <w:rPr>
          <w:bCs/>
        </w:rPr>
      </w:pPr>
      <w:r w:rsidRPr="0082235D">
        <w:rPr>
          <w:bCs/>
        </w:rPr>
        <w:t>Соблюдение Сторонами досудебного претензионного порядка урегулирования споров признается обязательным. Претензионный порядок урегулирования спора признается соблюденным, если возникший спор не урегулирован Сторонами по истечении 30 (тридцати) календарных дней со дня направления претензии по адресу Стороны, указанному в Едином государственном реестре юридических лиц (индивидуальных предпринимателей).</w:t>
      </w:r>
    </w:p>
    <w:p w14:paraId="51F858FC" w14:textId="10BF38EE" w:rsidR="000D602C" w:rsidRPr="0082235D" w:rsidRDefault="000D602C" w:rsidP="00F13949">
      <w:pPr>
        <w:numPr>
          <w:ilvl w:val="1"/>
          <w:numId w:val="43"/>
        </w:numPr>
        <w:ind w:left="0" w:firstLine="709"/>
        <w:jc w:val="both"/>
        <w:rPr>
          <w:bCs/>
        </w:rPr>
      </w:pPr>
      <w:r w:rsidRPr="0082235D">
        <w:rPr>
          <w:bCs/>
        </w:rPr>
        <w:t xml:space="preserve">В случае </w:t>
      </w:r>
      <w:r w:rsidR="00192136" w:rsidRPr="0082235D">
        <w:rPr>
          <w:bCs/>
        </w:rPr>
        <w:t>недостижения</w:t>
      </w:r>
      <w:r w:rsidRPr="0082235D">
        <w:rPr>
          <w:bCs/>
        </w:rPr>
        <w:t xml:space="preserve"> соглашения в претензионном порядке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ЯНАО в порядке, установленном действующим законодательством Российской Федерации.</w:t>
      </w:r>
    </w:p>
    <w:p w14:paraId="51F858FD" w14:textId="77777777" w:rsidR="000D602C" w:rsidRPr="0082235D" w:rsidRDefault="000D602C" w:rsidP="00CA08C4">
      <w:pPr>
        <w:numPr>
          <w:ilvl w:val="0"/>
          <w:numId w:val="43"/>
        </w:numPr>
        <w:spacing w:before="120" w:after="120"/>
        <w:ind w:left="357" w:hanging="357"/>
        <w:jc w:val="center"/>
        <w:rPr>
          <w:b/>
        </w:rPr>
      </w:pPr>
      <w:r w:rsidRPr="0082235D">
        <w:rPr>
          <w:b/>
        </w:rPr>
        <w:t>Заверения и гарантии сторон</w:t>
      </w:r>
    </w:p>
    <w:p w14:paraId="51F858FE" w14:textId="77777777" w:rsidR="000D602C" w:rsidRPr="0082235D" w:rsidRDefault="000D602C" w:rsidP="00F13949">
      <w:pPr>
        <w:numPr>
          <w:ilvl w:val="1"/>
          <w:numId w:val="43"/>
        </w:numPr>
        <w:ind w:left="0" w:firstLine="709"/>
        <w:jc w:val="both"/>
      </w:pPr>
      <w:r w:rsidRPr="0082235D">
        <w:lastRenderedPageBreak/>
        <w:t>Каждая из Сторон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51F858FF" w14:textId="77777777" w:rsidR="000D602C" w:rsidRPr="0082235D" w:rsidRDefault="000D602C" w:rsidP="00475AE3">
      <w:pPr>
        <w:adjustRightInd w:val="0"/>
        <w:snapToGrid w:val="0"/>
        <w:ind w:firstLine="709"/>
        <w:jc w:val="both"/>
      </w:pPr>
      <w:r w:rsidRPr="0082235D">
        <w:t>•</w:t>
      </w:r>
      <w:r w:rsidRPr="0082235D">
        <w:tab/>
        <w:t>каждая из Сторон является надлежащим образом, учрежденным и зарегистрированным юридическим лицом и/или надлежащим образом зарегистрированным предпринимателем, правомочным в соответствии с законодательством Российской Федерации на заключение Договора;</w:t>
      </w:r>
    </w:p>
    <w:p w14:paraId="51F85900" w14:textId="77777777" w:rsidR="000D602C" w:rsidRPr="0082235D" w:rsidRDefault="000D602C" w:rsidP="00475AE3">
      <w:pPr>
        <w:adjustRightInd w:val="0"/>
        <w:snapToGrid w:val="0"/>
        <w:ind w:firstLine="709"/>
        <w:jc w:val="both"/>
      </w:pPr>
      <w:r w:rsidRPr="0082235D">
        <w:t>•</w:t>
      </w:r>
      <w:r w:rsidRPr="0082235D">
        <w:tab/>
        <w:t>в отношении каждой из Сторон не имеется возбужденного дела о банкротстве, отсутствуют сведения о факте подачи кредиторами Сторон или намерениях кредиторов Сторон или самих Сторон подать заявление о признании Стороны банкротом;</w:t>
      </w:r>
    </w:p>
    <w:p w14:paraId="51F85901" w14:textId="77777777" w:rsidR="000D602C" w:rsidRPr="0082235D" w:rsidRDefault="000D602C" w:rsidP="00475AE3">
      <w:pPr>
        <w:adjustRightInd w:val="0"/>
        <w:snapToGrid w:val="0"/>
        <w:ind w:firstLine="709"/>
        <w:jc w:val="both"/>
      </w:pPr>
      <w:r w:rsidRPr="0082235D">
        <w:t>•</w:t>
      </w:r>
      <w:r w:rsidRPr="0082235D">
        <w:tab/>
        <w:t>Стороны не находятся под действием и в период действия настоящего Договора не имеют очевидной перспективы попасть под влияние обстоятельств, способных привести их в состояние ликвидации, неплатежеспособности, несостоятельности (банкротства), приостановления деятельности в порядке, установленном действующим законодательством;</w:t>
      </w:r>
    </w:p>
    <w:p w14:paraId="51F85902" w14:textId="77777777" w:rsidR="000D602C" w:rsidRPr="0082235D" w:rsidRDefault="000D602C" w:rsidP="00475AE3">
      <w:pPr>
        <w:adjustRightInd w:val="0"/>
        <w:snapToGrid w:val="0"/>
        <w:ind w:firstLine="709"/>
        <w:jc w:val="both"/>
      </w:pPr>
      <w:r w:rsidRPr="0082235D">
        <w:t>•</w:t>
      </w:r>
      <w:r w:rsidRPr="0082235D">
        <w:tab/>
        <w:t>каждой из Сторон были совершены все действия, соблюдены все условия и получены все разрешения и согласия, необходимые для заключения и исполнения настоящего Договора;</w:t>
      </w:r>
    </w:p>
    <w:p w14:paraId="51F85903" w14:textId="77777777" w:rsidR="000D602C" w:rsidRPr="0082235D" w:rsidRDefault="000D602C" w:rsidP="00475AE3">
      <w:pPr>
        <w:adjustRightInd w:val="0"/>
        <w:snapToGrid w:val="0"/>
        <w:ind w:firstLine="709"/>
        <w:jc w:val="both"/>
      </w:pPr>
      <w:r w:rsidRPr="0082235D">
        <w:t>•</w:t>
      </w:r>
      <w:r w:rsidRPr="0082235D">
        <w:tab/>
        <w:t>каждая из Сторон соблюдает требования законодательства в части ведения налогового и бухгалтерского учёта, полноты, точности и достоверности отражения операций в учёте, исполнения налоговых обязательств по начислению и уплате налогов и сборов, а также требования трудового законодательства и законодательства о социальном обеспечении, в том числе в части полноты отражения в учете начислений и выплат работникам, полноты уплачиваемых страховых взносов;</w:t>
      </w:r>
    </w:p>
    <w:p w14:paraId="51F85904" w14:textId="77777777" w:rsidR="000D602C" w:rsidRPr="0082235D" w:rsidRDefault="000D602C" w:rsidP="00475AE3">
      <w:pPr>
        <w:adjustRightInd w:val="0"/>
        <w:snapToGrid w:val="0"/>
        <w:ind w:firstLine="709"/>
        <w:jc w:val="both"/>
      </w:pPr>
      <w:r w:rsidRPr="0082235D">
        <w:t>•</w:t>
      </w:r>
      <w:r w:rsidRPr="0082235D">
        <w:tab/>
        <w:t>настоящий Договор является для каждой из Сторон сделкой с действительным хозяйственным смыслом, ни для одной из Сторон не подразумевает возможности сокрытия и (или) вывода активов и операций в целях уклонения от уплаты налогов и иных фискальных платежей в бюджетную систему Российской Федерации, получения необоснованной налоговой выгоды в иной форме;</w:t>
      </w:r>
    </w:p>
    <w:p w14:paraId="51F85905" w14:textId="77777777" w:rsidR="000D602C" w:rsidRPr="0082235D" w:rsidRDefault="000D602C" w:rsidP="00475AE3">
      <w:pPr>
        <w:adjustRightInd w:val="0"/>
        <w:snapToGrid w:val="0"/>
        <w:ind w:firstLine="709"/>
        <w:jc w:val="both"/>
      </w:pPr>
      <w:r w:rsidRPr="0082235D">
        <w:t>•</w:t>
      </w:r>
      <w:r w:rsidRPr="0082235D">
        <w:tab/>
        <w:t>единоличные исполнительные органы каждой из Сторон избраны (назначены) на должность в порядке, установленном действующим законодательством и учредительными документами. Руководители каждой из Сторон не имеют неснятой или непогашенной судимости за совершение преступлений коррупционной направленности, не отстранены от управления, не дисквалифицированы, не лишены права занимать руководящие должности, заниматься предпринимательской деятельностью. В случае подписания настоящего Договора от имени какой-либо из Сторон или от обеих Сторон представителем, который не являются единоличным исполнительным органом либо лицом, действующим без доверенности от имени соответствующей Стороны, такой представитель (представители обеих Сторон) наделены полномочиями на заключение настоящего Договора в необходимом объеме в порядке, установленном действующим законодательством;</w:t>
      </w:r>
    </w:p>
    <w:p w14:paraId="51F85906" w14:textId="77777777" w:rsidR="000D602C" w:rsidRPr="0082235D" w:rsidRDefault="000D602C" w:rsidP="00475AE3">
      <w:pPr>
        <w:adjustRightInd w:val="0"/>
        <w:snapToGrid w:val="0"/>
        <w:ind w:firstLine="709"/>
        <w:jc w:val="both"/>
      </w:pPr>
      <w:r w:rsidRPr="0082235D">
        <w:t>•</w:t>
      </w:r>
      <w:r w:rsidRPr="0082235D">
        <w:tab/>
        <w:t xml:space="preserve">положения настоящего Договора, включая все прилагаемые к нему документы, составляющие его неотъемлемую часть (при наличии таковых), каждой из Сторон изучены, Сторонами достигнуто полное понимание всех условий настоящего Договора и основанное на этом понимание соглашение по всем условиям, изложенным в настоящем Договоре и прилагаемых </w:t>
      </w:r>
      <w:r w:rsidR="006C5A4A" w:rsidRPr="0082235D">
        <w:t>к нему</w:t>
      </w:r>
      <w:r w:rsidRPr="0082235D">
        <w:t xml:space="preserve"> документах (при наличии). Заключая настоящий Договор, представители Сторон действуют добровольно, осознают сущность, характер, правовые и иные последствия совершаемого действия, не находятся под влиянием обмана, злоупотребления доверием, насилия или угрозы его применения, иных обстоятельств, способных заключить настоящий Договор вопреки своей воле;</w:t>
      </w:r>
    </w:p>
    <w:p w14:paraId="51F85907" w14:textId="77777777" w:rsidR="000D602C" w:rsidRPr="0082235D" w:rsidRDefault="000D602C" w:rsidP="00475AE3">
      <w:pPr>
        <w:adjustRightInd w:val="0"/>
        <w:snapToGrid w:val="0"/>
        <w:ind w:firstLine="709"/>
        <w:jc w:val="both"/>
      </w:pPr>
      <w:r w:rsidRPr="0082235D">
        <w:t>•</w:t>
      </w:r>
      <w:r w:rsidRPr="0082235D">
        <w:tab/>
        <w:t xml:space="preserve">в связи с заключением настоящего Договора ни одна из Сторон непосредственно либо через третьих лиц, а равно и лица, входящие в состав органов управления, должностные лица, сотрудники, бенефициары и иные контролирующие, а равно контролируемые, лица каждой из Сторон не получили вознаграждений и иных выгод в материальной и (или) нематериальной форме, что могло бы предопределить заключение настоящего Договора вопреки требованиям </w:t>
      </w:r>
      <w:r w:rsidRPr="0082235D">
        <w:lastRenderedPageBreak/>
        <w:t xml:space="preserve">действующего законодательства и интересов любой из Сторон настоящего Договора (далее для целей настоящего Договора – Коррупционная составляющая). </w:t>
      </w:r>
    </w:p>
    <w:p w14:paraId="51F85908" w14:textId="77777777" w:rsidR="000D602C" w:rsidRPr="0082235D" w:rsidRDefault="00437754" w:rsidP="00F13949">
      <w:pPr>
        <w:numPr>
          <w:ilvl w:val="1"/>
          <w:numId w:val="43"/>
        </w:numPr>
        <w:ind w:left="0" w:firstLine="709"/>
        <w:jc w:val="both"/>
      </w:pPr>
      <w:r w:rsidRPr="0082235D">
        <w:t>Поставщик</w:t>
      </w:r>
      <w:r w:rsidR="000D602C" w:rsidRPr="0082235D">
        <w:t xml:space="preserve"> заверяет на момент подписания настоящего Договора и гарантирует в налоговых периодах, в течение которых совершаются операции по настоящему Договору, что:</w:t>
      </w:r>
    </w:p>
    <w:p w14:paraId="51F85909" w14:textId="77777777" w:rsidR="000D602C" w:rsidRPr="0082235D" w:rsidRDefault="000D602C" w:rsidP="00475AE3">
      <w:pPr>
        <w:adjustRightInd w:val="0"/>
        <w:snapToGrid w:val="0"/>
        <w:ind w:firstLine="709"/>
        <w:jc w:val="both"/>
      </w:pPr>
      <w:r w:rsidRPr="0082235D">
        <w:t>•</w:t>
      </w:r>
      <w:r w:rsidRPr="0082235D">
        <w:tab/>
        <w:t xml:space="preserve">Предоставленные </w:t>
      </w:r>
      <w:r w:rsidR="00437754" w:rsidRPr="0082235D">
        <w:t>Поставщик</w:t>
      </w:r>
      <w:r w:rsidRPr="0082235D">
        <w:t>ом Покупателю до заключения Договора и в ходе его исполнения документы и/или информация являются достоверными, полными и полученными на законных основаниях.</w:t>
      </w:r>
    </w:p>
    <w:p w14:paraId="51F8590A" w14:textId="77777777" w:rsidR="000D602C" w:rsidRPr="0082235D" w:rsidRDefault="000D602C" w:rsidP="00475AE3">
      <w:pPr>
        <w:adjustRightInd w:val="0"/>
        <w:snapToGrid w:val="0"/>
        <w:ind w:firstLine="709"/>
        <w:jc w:val="both"/>
      </w:pPr>
      <w:r w:rsidRPr="0082235D">
        <w:t>•</w:t>
      </w:r>
      <w:r w:rsidRPr="0082235D">
        <w:tab/>
      </w:r>
      <w:r w:rsidR="00437754" w:rsidRPr="0082235D">
        <w:t>Поставщик</w:t>
      </w:r>
      <w:r w:rsidRPr="0082235D">
        <w:t xml:space="preserve"> обладает необходимыми для исполнения настоящего Договора специальным статусом, специальными правами и разрешениями (состояние в саморегулируемой организации, лицензии, допуски и т.п.);</w:t>
      </w:r>
    </w:p>
    <w:p w14:paraId="51F8590B" w14:textId="77777777" w:rsidR="000D602C" w:rsidRPr="0082235D" w:rsidRDefault="000D602C" w:rsidP="00475AE3">
      <w:pPr>
        <w:adjustRightInd w:val="0"/>
        <w:snapToGrid w:val="0"/>
        <w:ind w:firstLine="709"/>
        <w:jc w:val="both"/>
      </w:pPr>
      <w:r w:rsidRPr="0082235D">
        <w:t>•</w:t>
      </w:r>
      <w:r w:rsidRPr="0082235D">
        <w:tab/>
      </w:r>
      <w:r w:rsidR="00437754" w:rsidRPr="0082235D">
        <w:t>Поставщик</w:t>
      </w:r>
      <w:r w:rsidRPr="0082235D">
        <w:t xml:space="preserve">ом получены согласия привлекаемого им персонала на обработку и передачу Покупателю и третьим лицам персональных данных соответствующего персонала </w:t>
      </w:r>
      <w:r w:rsidR="00437754" w:rsidRPr="0082235D">
        <w:t>Поставщика</w:t>
      </w:r>
      <w:r w:rsidRPr="0082235D">
        <w:t xml:space="preserve"> в объеме и на условиях, необходимых для исполнения настоящего Договора.</w:t>
      </w:r>
    </w:p>
    <w:p w14:paraId="51F8590C" w14:textId="77777777" w:rsidR="000D602C" w:rsidRPr="0082235D" w:rsidRDefault="000D602C" w:rsidP="00475AE3">
      <w:pPr>
        <w:adjustRightInd w:val="0"/>
        <w:snapToGrid w:val="0"/>
        <w:ind w:firstLine="709"/>
        <w:jc w:val="both"/>
      </w:pPr>
      <w:r w:rsidRPr="0082235D">
        <w:t>•</w:t>
      </w:r>
      <w:r w:rsidRPr="0082235D">
        <w:tab/>
      </w:r>
      <w:r w:rsidR="00437754" w:rsidRPr="0082235D">
        <w:t>Поставщик</w:t>
      </w:r>
      <w:r w:rsidRPr="0082235D">
        <w:t xml:space="preserve"> не осуществляет и не будет осуществлять уменьшение налоговой базы и (или) суммы подлежащего уплате налога, страховых взносов в результате искажения сведений о фактах хозяйственной жизни (совокупности таких фактов), об объектах налогообложения и объектах обложения страховыми взносами.</w:t>
      </w:r>
    </w:p>
    <w:p w14:paraId="51F8590D" w14:textId="77777777" w:rsidR="000D602C" w:rsidRPr="0082235D" w:rsidRDefault="000D602C" w:rsidP="00475AE3">
      <w:pPr>
        <w:adjustRightInd w:val="0"/>
        <w:snapToGrid w:val="0"/>
        <w:ind w:firstLine="709"/>
        <w:jc w:val="both"/>
      </w:pPr>
      <w:r w:rsidRPr="0082235D">
        <w:t>•</w:t>
      </w:r>
      <w:r w:rsidRPr="0082235D">
        <w:tab/>
        <w:t xml:space="preserve">Если иное не предусмотрено настоящим Договором, обязательства по Договору будут исполняться непосредственно </w:t>
      </w:r>
      <w:r w:rsidR="00437754" w:rsidRPr="0082235D">
        <w:t>Поставщик</w:t>
      </w:r>
      <w:r w:rsidRPr="0082235D">
        <w:t xml:space="preserve">ом своими силами и средствами (ресурсами), которыми </w:t>
      </w:r>
      <w:r w:rsidR="00437754" w:rsidRPr="0082235D">
        <w:t>Поставщик</w:t>
      </w:r>
      <w:r w:rsidRPr="0082235D">
        <w:t xml:space="preserve"> обладает на законных основаниях. В случае привлечения </w:t>
      </w:r>
      <w:r w:rsidR="00222CF8" w:rsidRPr="0082235D">
        <w:t>Поставщик</w:t>
      </w:r>
      <w:r w:rsidRPr="0082235D">
        <w:t xml:space="preserve">ом третьих лиц для исполнения обязательств по Договору, </w:t>
      </w:r>
      <w:r w:rsidR="00437754" w:rsidRPr="0082235D">
        <w:t>Поставщик</w:t>
      </w:r>
      <w:r w:rsidRPr="0082235D">
        <w:t xml:space="preserve"> обязуется оформлять такие правоотношения в соответствии с требованиями действующего законодательства Российской Федерации, в частности оформлять надлежащим образом хозяйственные договоры, выполнять платежные операции, принимать отчетную документацию в строгом соответствии с требованиями действующего законодательства Российской Федерации. </w:t>
      </w:r>
      <w:r w:rsidR="00437754" w:rsidRPr="0082235D">
        <w:t>Поставщик</w:t>
      </w:r>
      <w:r w:rsidRPr="0082235D">
        <w:t xml:space="preserve"> обязуется заключать хозяйственные договоры, только с лицами, обладающими необходимыми для исполнения соответствующих договоров ресурсами (персоналом, оборудованием, лицензиями и разрешениями и др.). По требованию Покупателя </w:t>
      </w:r>
      <w:r w:rsidR="00437754" w:rsidRPr="0082235D">
        <w:t>Поставщик</w:t>
      </w:r>
      <w:r w:rsidRPr="0082235D">
        <w:t xml:space="preserve"> обязуется предоставлять надлежащим образом заверенные копии </w:t>
      </w:r>
      <w:r w:rsidR="006C5A4A" w:rsidRPr="0082235D">
        <w:t>документов,</w:t>
      </w:r>
      <w:r w:rsidRPr="0082235D">
        <w:t xml:space="preserve"> подтверждающих наличие соответствующих ресурсов у </w:t>
      </w:r>
      <w:r w:rsidR="00222CF8" w:rsidRPr="0082235D">
        <w:t>Поставщик</w:t>
      </w:r>
      <w:r w:rsidRPr="0082235D">
        <w:t xml:space="preserve">а и/или привлеченных </w:t>
      </w:r>
      <w:r w:rsidR="00222CF8" w:rsidRPr="0082235D">
        <w:t>Поставщик</w:t>
      </w:r>
      <w:r w:rsidRPr="0082235D">
        <w:t xml:space="preserve">ом третьих лиц (договоры, свидетельства, паспорта транспортных средств, и т.д.).            </w:t>
      </w:r>
    </w:p>
    <w:p w14:paraId="51F8590E" w14:textId="77777777" w:rsidR="000D602C" w:rsidRPr="0082235D" w:rsidRDefault="000D602C" w:rsidP="00475AE3">
      <w:pPr>
        <w:adjustRightInd w:val="0"/>
        <w:snapToGrid w:val="0"/>
        <w:ind w:firstLine="709"/>
        <w:jc w:val="both"/>
      </w:pPr>
      <w:r w:rsidRPr="0082235D">
        <w:t>•</w:t>
      </w:r>
      <w:r w:rsidRPr="0082235D">
        <w:tab/>
        <w:t>Все операции, совершенные в рамках настоящего Договора, будут полностью отражены в первичной документации П</w:t>
      </w:r>
      <w:r w:rsidR="003600AE" w:rsidRPr="0082235D">
        <w:t>оставщик</w:t>
      </w:r>
      <w:r w:rsidRPr="0082235D">
        <w:t>а, в обязательной бухгалтерской, налоговой, статистической и любой иной отчетности.</w:t>
      </w:r>
    </w:p>
    <w:p w14:paraId="51F8590F" w14:textId="77777777" w:rsidR="000D602C" w:rsidRPr="0082235D" w:rsidRDefault="000D602C" w:rsidP="00475AE3">
      <w:pPr>
        <w:adjustRightInd w:val="0"/>
        <w:snapToGrid w:val="0"/>
        <w:ind w:firstLine="709"/>
        <w:jc w:val="both"/>
      </w:pPr>
      <w:r w:rsidRPr="0082235D">
        <w:t>•</w:t>
      </w:r>
      <w:r w:rsidRPr="0082235D">
        <w:tab/>
      </w:r>
      <w:r w:rsidR="00437754" w:rsidRPr="0082235D">
        <w:t>Поставщик</w:t>
      </w:r>
      <w:r w:rsidRPr="0082235D">
        <w:t xml:space="preserve"> предоставит Покупателю достоверные, полностью соответствующие законодательству Российской Федерации первичные документы, которыми оформляется исполнение обязательств по Договору.</w:t>
      </w:r>
    </w:p>
    <w:p w14:paraId="51F85910" w14:textId="77777777" w:rsidR="000D602C" w:rsidRPr="0082235D" w:rsidRDefault="000D602C" w:rsidP="00475AE3">
      <w:pPr>
        <w:adjustRightInd w:val="0"/>
        <w:snapToGrid w:val="0"/>
        <w:ind w:firstLine="709"/>
        <w:jc w:val="both"/>
      </w:pPr>
      <w:r w:rsidRPr="0082235D">
        <w:t>•</w:t>
      </w:r>
      <w:r w:rsidRPr="0082235D">
        <w:tab/>
      </w:r>
      <w:r w:rsidR="00437754" w:rsidRPr="0082235D">
        <w:t>Поставщик</w:t>
      </w:r>
      <w:r w:rsidRPr="0082235D">
        <w:t xml:space="preserve"> совершит необходимые действия по подтверждению операций по исполнению Договора, в том числе, предоставит по первому требованию Покупателя или органов государственного контроля или суда надлежащим образом заверенные копии документов, относящихся к указанным операциям, в срок, не превышающий 5 (пять) рабочих дней с момента получения соответствующего запроса от Покупателя, государственного органа или суда, если иной срок не указан в запросе;</w:t>
      </w:r>
    </w:p>
    <w:p w14:paraId="51F85911" w14:textId="77777777" w:rsidR="000D602C" w:rsidRPr="0082235D" w:rsidRDefault="000D602C" w:rsidP="00475AE3">
      <w:pPr>
        <w:adjustRightInd w:val="0"/>
        <w:snapToGrid w:val="0"/>
        <w:ind w:firstLine="709"/>
        <w:jc w:val="both"/>
      </w:pPr>
      <w:r w:rsidRPr="0082235D">
        <w:t>•</w:t>
      </w:r>
      <w:r w:rsidRPr="0082235D">
        <w:tab/>
        <w:t>По операциям с участием П</w:t>
      </w:r>
      <w:r w:rsidR="003600AE" w:rsidRPr="0082235D">
        <w:t>оставщик</w:t>
      </w:r>
      <w:r w:rsidRPr="0082235D">
        <w:t>а не имеется и не будет иметься признаков несформированного источника по цепочке поставщиков товаров (работ, услуг) для принятия к вычету сумм НДС (далее – Несформированный источник для вычета по НДС).</w:t>
      </w:r>
    </w:p>
    <w:p w14:paraId="51F85912" w14:textId="77777777" w:rsidR="000D602C" w:rsidRPr="0082235D" w:rsidRDefault="000D602C" w:rsidP="00F13949">
      <w:pPr>
        <w:numPr>
          <w:ilvl w:val="1"/>
          <w:numId w:val="43"/>
        </w:numPr>
        <w:ind w:left="0" w:firstLine="709"/>
        <w:jc w:val="both"/>
      </w:pPr>
      <w:r w:rsidRPr="0082235D">
        <w:t xml:space="preserve">Стороны исходят из того, что </w:t>
      </w:r>
      <w:r w:rsidR="006C5A4A" w:rsidRPr="0082235D">
        <w:t>Покупатель полагается</w:t>
      </w:r>
      <w:r w:rsidRPr="0082235D">
        <w:t xml:space="preserve"> на данные </w:t>
      </w:r>
      <w:r w:rsidR="003600AE" w:rsidRPr="0082235D">
        <w:t>Поставщик</w:t>
      </w:r>
      <w:r w:rsidRPr="0082235D">
        <w:t xml:space="preserve">ом заверения и гарантии. В случае </w:t>
      </w:r>
      <w:r w:rsidR="006C5A4A" w:rsidRPr="0082235D">
        <w:t>нарушения Поставщиком</w:t>
      </w:r>
      <w:r w:rsidRPr="0082235D">
        <w:t xml:space="preserve"> заверений или неисполнения гарантий, в том числе установления недостоверности представленных </w:t>
      </w:r>
      <w:r w:rsidR="003600AE" w:rsidRPr="0082235D">
        <w:t>Поставщик</w:t>
      </w:r>
      <w:r w:rsidRPr="0082235D">
        <w:t>ом сведений и/или документов, предусмотренных настоящим Разделом Договора, Покупатель вправе требовать от П</w:t>
      </w:r>
      <w:r w:rsidR="003600AE" w:rsidRPr="0082235D">
        <w:t>оставщик</w:t>
      </w:r>
      <w:r w:rsidRPr="0082235D">
        <w:t xml:space="preserve">а уплаты неустойки (пункт </w:t>
      </w:r>
      <w:r w:rsidR="0053388B" w:rsidRPr="0082235D">
        <w:t>9</w:t>
      </w:r>
      <w:r w:rsidR="0088665E" w:rsidRPr="0082235D">
        <w:t>.</w:t>
      </w:r>
      <w:r w:rsidR="002D4676" w:rsidRPr="0082235D">
        <w:t>2.5.</w:t>
      </w:r>
      <w:r w:rsidRPr="0082235D">
        <w:t xml:space="preserve"> Договора), а также отказаться в одностороннем внесудебном порядке от Договора путем письменного уведомления об этом </w:t>
      </w:r>
      <w:r w:rsidR="003600AE" w:rsidRPr="0082235D">
        <w:t>Поставщик</w:t>
      </w:r>
      <w:r w:rsidRPr="0082235D">
        <w:t xml:space="preserve">а. При этом </w:t>
      </w:r>
      <w:r w:rsidR="00437754" w:rsidRPr="0082235D">
        <w:t>Поставщик</w:t>
      </w:r>
      <w:r w:rsidRPr="0082235D">
        <w:t xml:space="preserve"> не вправе требовать от Покупателя возмещения каких-либо убытков, вызванных отказом Покупателя от Договора. Отказ от Договора по этому основанию не лишает Покупателя </w:t>
      </w:r>
      <w:r w:rsidRPr="0082235D">
        <w:lastRenderedPageBreak/>
        <w:t xml:space="preserve">права на возмещение убытков, понесенных им вследствие неисполнения (ненадлежащего исполнения) </w:t>
      </w:r>
      <w:r w:rsidR="003600AE" w:rsidRPr="0082235D">
        <w:t>Поставщик</w:t>
      </w:r>
      <w:r w:rsidRPr="0082235D">
        <w:t>ом своих обязательств, или взыскание с П</w:t>
      </w:r>
      <w:r w:rsidR="003600AE" w:rsidRPr="0082235D">
        <w:t>оставщик</w:t>
      </w:r>
      <w:r w:rsidRPr="0082235D">
        <w:t>а неустойки, предусмотренной настоящим Договором.</w:t>
      </w:r>
    </w:p>
    <w:p w14:paraId="51F85913" w14:textId="77777777" w:rsidR="000D602C" w:rsidRPr="0082235D" w:rsidRDefault="000D602C" w:rsidP="00F13949">
      <w:pPr>
        <w:numPr>
          <w:ilvl w:val="1"/>
          <w:numId w:val="43"/>
        </w:numPr>
        <w:ind w:left="0" w:firstLine="709"/>
        <w:jc w:val="both"/>
      </w:pPr>
      <w:r w:rsidRPr="0082235D">
        <w:t xml:space="preserve">В случае нарушения гарантий и/или заверений, указанных в настоящем Договоре, Сторона, чьи права нарушены вправе требовать от другой Стороны возмещения убытков, причиненных таким нарушением. </w:t>
      </w:r>
    </w:p>
    <w:p w14:paraId="51F85914" w14:textId="77777777" w:rsidR="000D602C" w:rsidRPr="0082235D" w:rsidRDefault="000D602C" w:rsidP="00CA08C4">
      <w:pPr>
        <w:numPr>
          <w:ilvl w:val="0"/>
          <w:numId w:val="43"/>
        </w:numPr>
        <w:spacing w:before="120" w:after="120"/>
        <w:ind w:left="357" w:hanging="357"/>
        <w:jc w:val="center"/>
        <w:rPr>
          <w:b/>
        </w:rPr>
      </w:pPr>
      <w:r w:rsidRPr="0082235D">
        <w:rPr>
          <w:b/>
        </w:rPr>
        <w:t>Антикоррупционная оговорка</w:t>
      </w:r>
    </w:p>
    <w:p w14:paraId="51F85915" w14:textId="77777777" w:rsidR="000D602C" w:rsidRPr="0082235D" w:rsidRDefault="000D602C" w:rsidP="00F13949">
      <w:pPr>
        <w:numPr>
          <w:ilvl w:val="1"/>
          <w:numId w:val="43"/>
        </w:numPr>
        <w:ind w:left="0" w:firstLine="709"/>
        <w:jc w:val="both"/>
      </w:pPr>
      <w:r w:rsidRPr="0082235D">
        <w:t>При исполнении своих обязательств по настоящему Договору, Стороны, их аффилированные лица, их сотрудники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достижения иных неправомерных целей.</w:t>
      </w:r>
    </w:p>
    <w:p w14:paraId="51F85916" w14:textId="77777777" w:rsidR="000D602C" w:rsidRPr="0082235D" w:rsidRDefault="000D602C" w:rsidP="00F13949">
      <w:pPr>
        <w:numPr>
          <w:ilvl w:val="1"/>
          <w:numId w:val="43"/>
        </w:numPr>
        <w:ind w:left="0" w:firstLine="709"/>
        <w:jc w:val="both"/>
      </w:pPr>
      <w:r w:rsidRPr="0082235D">
        <w:t>При исполнении своих обязательств по настоящему Договору, Стороны, их аффилированные лица, их сотрудники или посредники не осуществляют действия, квалифицируемые законодательством, как дача/получение взятки, коммерческий подкуп, а также действия, нарушающие требования законодательства о противодействии легализации (отмыванию) доходов, полученных преступным путем.</w:t>
      </w:r>
    </w:p>
    <w:p w14:paraId="51F85917" w14:textId="77777777" w:rsidR="000D602C" w:rsidRPr="0082235D" w:rsidRDefault="000D602C" w:rsidP="00F13949">
      <w:pPr>
        <w:numPr>
          <w:ilvl w:val="1"/>
          <w:numId w:val="43"/>
        </w:numPr>
        <w:ind w:left="0" w:firstLine="709"/>
        <w:jc w:val="both"/>
      </w:pPr>
      <w:r w:rsidRPr="0082235D">
        <w:t>Каждая из Сторон настоящего Договора отказывается от стимулирования каким-либо образом представителей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представителя соответствующей Стороны в определенную зависимость и направленного на обеспечение выполнения этим представителем каких-либо действий в пользу стимулирующей его Стороны.</w:t>
      </w:r>
    </w:p>
    <w:p w14:paraId="51F85918" w14:textId="77777777" w:rsidR="000D602C" w:rsidRPr="0082235D" w:rsidRDefault="000D602C" w:rsidP="00475AE3">
      <w:pPr>
        <w:adjustRightInd w:val="0"/>
        <w:snapToGrid w:val="0"/>
        <w:ind w:firstLine="709"/>
        <w:jc w:val="both"/>
      </w:pPr>
      <w:r w:rsidRPr="0082235D">
        <w:t xml:space="preserve">Под представителем Стороны в настоящем пункте понимается физическое </w:t>
      </w:r>
      <w:r w:rsidR="006C5A4A" w:rsidRPr="0082235D">
        <w:t>лицо, выступающее</w:t>
      </w:r>
      <w:r w:rsidRPr="0082235D">
        <w:t xml:space="preserve"> в рамках настоящего Договора от имени соответствующей Стороны, действующее на основании заключенного с такой Стороной трудового и/или гражданско-правового договора, как имеющее оформленные в установленном порядке полномочия на представление интересов соответствующей Стороны перед третьими лицами, так и не имеющее таких полномочий. </w:t>
      </w:r>
    </w:p>
    <w:p w14:paraId="51F85919" w14:textId="77777777" w:rsidR="000D602C" w:rsidRPr="0082235D" w:rsidRDefault="000D602C" w:rsidP="00F13949">
      <w:pPr>
        <w:numPr>
          <w:ilvl w:val="1"/>
          <w:numId w:val="43"/>
        </w:numPr>
        <w:ind w:left="0" w:firstLine="709"/>
        <w:jc w:val="both"/>
      </w:pPr>
      <w:r w:rsidRPr="0082235D">
        <w:t xml:space="preserve">Стороны при исполнении настоящего Договора обязуются обеспечить полное отсутствие Коррупционной составляющей. При угрозе возникновения или выявлении коррупционной составляющей в отношениях Сторон в связи с заключением, действием и исполнением настоящего Договора Стороны обязуются незамедлительно информировать об этом друг друга, а также принять исчерпывающие меры по пресечению существования и развития, а также искоренению Коррупционной составляющей. </w:t>
      </w:r>
    </w:p>
    <w:p w14:paraId="51F8591A" w14:textId="77777777" w:rsidR="000D602C" w:rsidRPr="0082235D" w:rsidRDefault="000D602C" w:rsidP="00CA08C4">
      <w:pPr>
        <w:numPr>
          <w:ilvl w:val="0"/>
          <w:numId w:val="43"/>
        </w:numPr>
        <w:spacing w:before="120" w:after="120"/>
        <w:ind w:left="357" w:hanging="357"/>
        <w:jc w:val="center"/>
        <w:rPr>
          <w:b/>
        </w:rPr>
      </w:pPr>
      <w:r w:rsidRPr="0082235D">
        <w:rPr>
          <w:b/>
        </w:rPr>
        <w:t>Возмещение имущественных потерь</w:t>
      </w:r>
    </w:p>
    <w:p w14:paraId="51F8591B" w14:textId="77777777" w:rsidR="000D602C" w:rsidRPr="0082235D" w:rsidRDefault="00437754" w:rsidP="00F13949">
      <w:pPr>
        <w:numPr>
          <w:ilvl w:val="1"/>
          <w:numId w:val="43"/>
        </w:numPr>
        <w:ind w:left="0" w:firstLine="709"/>
        <w:jc w:val="both"/>
      </w:pPr>
      <w:r w:rsidRPr="0082235D">
        <w:t>Поставщик</w:t>
      </w:r>
      <w:r w:rsidR="000D602C" w:rsidRPr="0082235D">
        <w:t xml:space="preserve"> возместит Покупателю полностью все имущественные потери Покупателя, которые возникнут в случае невозможности уменьшения Покупателем налоговой базы и/или получения вычета, возмещения налога по операциям с </w:t>
      </w:r>
      <w:r w:rsidR="003600AE" w:rsidRPr="0082235D">
        <w:t>Поставщик</w:t>
      </w:r>
      <w:r w:rsidR="000D602C" w:rsidRPr="0082235D">
        <w:t xml:space="preserve">ом, определенной актом государственного органа, в частности, Информационным письмом территориального налогового органа о выявлении обстоятельств, свидетельствующих о наличии несформированного источника по цепочке поставщиков товаров (работ, услуг) для принятия Покупателем к вычету сумм НДС по взаимоотношениям с </w:t>
      </w:r>
      <w:r w:rsidR="003600AE" w:rsidRPr="0082235D">
        <w:t>Поставщик</w:t>
      </w:r>
      <w:r w:rsidR="000D602C" w:rsidRPr="0082235D">
        <w:t>ом (далее – Информационное письмо), решением налогового органа или постановлением о возбуждении уголовного дела (далее – имущественные потери). Акт государственного органа является достаточным доказательством потерь Покупателя вне зависимости от факта его обжалования.</w:t>
      </w:r>
    </w:p>
    <w:p w14:paraId="51F8591C" w14:textId="77777777" w:rsidR="000D602C" w:rsidRPr="0082235D" w:rsidRDefault="000D602C" w:rsidP="00475AE3">
      <w:pPr>
        <w:adjustRightInd w:val="0"/>
        <w:snapToGrid w:val="0"/>
        <w:ind w:firstLine="709"/>
        <w:jc w:val="both"/>
      </w:pPr>
      <w:r w:rsidRPr="0082235D">
        <w:t xml:space="preserve">По требованию Покупателя </w:t>
      </w:r>
      <w:r w:rsidR="00437754" w:rsidRPr="0082235D">
        <w:t>Поставщик</w:t>
      </w:r>
      <w:r w:rsidRPr="0082235D">
        <w:t xml:space="preserve"> обязуется участвовать в обжалованиях Акта(-</w:t>
      </w:r>
      <w:proofErr w:type="spellStart"/>
      <w:r w:rsidRPr="0082235D">
        <w:t>ов</w:t>
      </w:r>
      <w:proofErr w:type="spellEnd"/>
      <w:r w:rsidRPr="0082235D">
        <w:t xml:space="preserve">) государственного органа, вынесенного(-ых) в отношении Покупателя или адресованного(-ых) Покупателю, в части, касающейся хозяйственных операций с участием </w:t>
      </w:r>
      <w:r w:rsidR="003600AE" w:rsidRPr="0082235D">
        <w:t>Поставщик</w:t>
      </w:r>
      <w:r w:rsidRPr="0082235D">
        <w:t xml:space="preserve">а.  </w:t>
      </w:r>
    </w:p>
    <w:p w14:paraId="51F8591D" w14:textId="77777777" w:rsidR="000D602C" w:rsidRPr="0082235D" w:rsidRDefault="000D602C" w:rsidP="00475AE3">
      <w:pPr>
        <w:adjustRightInd w:val="0"/>
        <w:snapToGrid w:val="0"/>
        <w:ind w:firstLine="709"/>
        <w:jc w:val="both"/>
      </w:pPr>
      <w:r w:rsidRPr="0082235D">
        <w:t xml:space="preserve">Покупатель, по запросу </w:t>
      </w:r>
      <w:r w:rsidR="003600AE" w:rsidRPr="0082235D">
        <w:t>Поставщик</w:t>
      </w:r>
      <w:r w:rsidRPr="0082235D">
        <w:t xml:space="preserve">а, предоставит </w:t>
      </w:r>
      <w:r w:rsidR="003600AE" w:rsidRPr="0082235D">
        <w:t>Поставщик</w:t>
      </w:r>
      <w:r w:rsidRPr="0082235D">
        <w:t xml:space="preserve">у право обжаловать (участвовать в обжаловании на стороне Покупателя) Акт государственного органа, вынесенный в отношении Покупателя или адресованный Покупателю, в части, касающейся хозяйственных операций с участием </w:t>
      </w:r>
      <w:r w:rsidR="003600AE" w:rsidRPr="0082235D">
        <w:t>Поставщик</w:t>
      </w:r>
      <w:r w:rsidRPr="0082235D">
        <w:t xml:space="preserve">а. </w:t>
      </w:r>
    </w:p>
    <w:p w14:paraId="51F8591E" w14:textId="77777777" w:rsidR="000D602C" w:rsidRPr="0082235D" w:rsidRDefault="00F13949" w:rsidP="00F13949">
      <w:pPr>
        <w:numPr>
          <w:ilvl w:val="1"/>
          <w:numId w:val="43"/>
        </w:numPr>
        <w:ind w:left="0" w:firstLine="709"/>
        <w:jc w:val="both"/>
      </w:pPr>
      <w:r w:rsidRPr="0082235D">
        <w:lastRenderedPageBreak/>
        <w:t>Д</w:t>
      </w:r>
      <w:r w:rsidR="000D602C" w:rsidRPr="0082235D">
        <w:t>ля целей применения настоящего Раздела Договора, Стороны заранее оценили размер имущественных потерь, как равный совокупности уплаченных или подлежащих уплате Покупателем сумм налогов, в возмещении (вычете) которых Покупателю было отказано или очевидно будет отказано (отказ считается очевидным, если Покупателем получено Информационное письмо), сумм, уплаченных или подлежащих уплате Покупателем вследствие непризнания для целей налогообложения расходов по операциям, вытекающим из настоящего Договора, доначисления налогов, начисления пеней, наложения штрафов.</w:t>
      </w:r>
    </w:p>
    <w:p w14:paraId="51F8591F" w14:textId="77777777" w:rsidR="000D602C" w:rsidRPr="0082235D" w:rsidRDefault="00437754" w:rsidP="00F13949">
      <w:pPr>
        <w:numPr>
          <w:ilvl w:val="1"/>
          <w:numId w:val="43"/>
        </w:numPr>
        <w:ind w:left="0" w:firstLine="709"/>
        <w:jc w:val="both"/>
      </w:pPr>
      <w:r w:rsidRPr="0082235D">
        <w:t>Поставщик</w:t>
      </w:r>
      <w:r w:rsidR="000D602C" w:rsidRPr="0082235D">
        <w:t xml:space="preserve"> обязуется возместить Покупателю имущественные потери в течение 10 (десяти) рабочих дней с даты получения </w:t>
      </w:r>
      <w:r w:rsidR="003600AE" w:rsidRPr="0082235D">
        <w:t>Поставщик</w:t>
      </w:r>
      <w:r w:rsidR="000D602C" w:rsidRPr="0082235D">
        <w:t>ом соответствующего требования Покупателя, подтвержденного соответствующими документами (пункт 1</w:t>
      </w:r>
      <w:r w:rsidR="00927B9B" w:rsidRPr="0082235D">
        <w:t>5</w:t>
      </w:r>
      <w:r w:rsidR="000D602C" w:rsidRPr="0082235D">
        <w:t>.1 Договора).</w:t>
      </w:r>
    </w:p>
    <w:p w14:paraId="51F85920" w14:textId="0951D4E5" w:rsidR="000D602C" w:rsidRPr="0082235D" w:rsidRDefault="000D602C" w:rsidP="00F13949">
      <w:pPr>
        <w:numPr>
          <w:ilvl w:val="1"/>
          <w:numId w:val="43"/>
        </w:numPr>
        <w:ind w:left="0" w:firstLine="709"/>
        <w:jc w:val="both"/>
      </w:pPr>
      <w:r w:rsidRPr="0082235D">
        <w:t xml:space="preserve">При получении Информационного письма Покупатель направляет в адрес </w:t>
      </w:r>
      <w:r w:rsidR="003600AE" w:rsidRPr="0082235D">
        <w:t>Поставщик</w:t>
      </w:r>
      <w:r w:rsidRPr="0082235D">
        <w:t xml:space="preserve">а Уведомление (согласно форме, являющейся </w:t>
      </w:r>
      <w:r w:rsidR="0082235D" w:rsidRPr="0082235D">
        <w:t>Приложением №</w:t>
      </w:r>
      <w:r w:rsidR="00FE1142">
        <w:t>3</w:t>
      </w:r>
      <w:r w:rsidRPr="0082235D">
        <w:t xml:space="preserve"> к настоящему Договору) о наличии сведений о несформированном по цепочке хозяйственных операций с участием </w:t>
      </w:r>
      <w:r w:rsidR="003600AE" w:rsidRPr="0082235D">
        <w:t>Поставщик</w:t>
      </w:r>
      <w:r w:rsidRPr="0082235D">
        <w:t>а источнике для принятия к вычету сумм НДС.</w:t>
      </w:r>
    </w:p>
    <w:p w14:paraId="51F85921" w14:textId="77777777" w:rsidR="000D602C" w:rsidRPr="0082235D" w:rsidRDefault="00437754" w:rsidP="00475AE3">
      <w:pPr>
        <w:adjustRightInd w:val="0"/>
        <w:snapToGrid w:val="0"/>
        <w:ind w:firstLine="709"/>
        <w:jc w:val="both"/>
      </w:pPr>
      <w:r w:rsidRPr="0082235D">
        <w:t>Поставщик</w:t>
      </w:r>
      <w:r w:rsidR="000D602C" w:rsidRPr="0082235D">
        <w:t xml:space="preserve"> обязуется обеспечить устранение таких признаков в течение срока, указанного в соответствующем Уведомлении (в Уведомлении приводится срок, идентичный сроку в Информационном письме).</w:t>
      </w:r>
    </w:p>
    <w:p w14:paraId="51F85922" w14:textId="77777777" w:rsidR="000D602C" w:rsidRPr="0082235D" w:rsidRDefault="000D602C" w:rsidP="00F13949">
      <w:pPr>
        <w:numPr>
          <w:ilvl w:val="1"/>
          <w:numId w:val="43"/>
        </w:numPr>
        <w:ind w:left="0" w:firstLine="709"/>
        <w:jc w:val="both"/>
      </w:pPr>
      <w:r w:rsidRPr="0082235D">
        <w:t>Обязательство, указанное в пункте 1</w:t>
      </w:r>
      <w:r w:rsidR="00927B9B" w:rsidRPr="0082235D">
        <w:t>5</w:t>
      </w:r>
      <w:r w:rsidRPr="0082235D">
        <w:t xml:space="preserve">.4 Договора, обеспечивается уменьшением суммы текущих расчетов, подлежащей оплате Покупателем </w:t>
      </w:r>
      <w:r w:rsidR="003600AE" w:rsidRPr="0082235D">
        <w:t>Поставщик</w:t>
      </w:r>
      <w:r w:rsidRPr="0082235D">
        <w:t>у, на сумму НДС по операциям из Договора за отчетный квартал, по итогам которого выявлен несформированный источник для применения вычета по НДС. Данная сумма остается в распоряжении Покупателя до момента истечения указанного в пункте 1</w:t>
      </w:r>
      <w:r w:rsidR="00927B9B" w:rsidRPr="0082235D">
        <w:t>5</w:t>
      </w:r>
      <w:r w:rsidRPr="0082235D">
        <w:t xml:space="preserve">.4. срока на устранение признаков несформированного источника для применения вычета по НДС. Если </w:t>
      </w:r>
      <w:r w:rsidR="00437754" w:rsidRPr="0082235D">
        <w:t>Поставщик</w:t>
      </w:r>
      <w:r w:rsidRPr="0082235D">
        <w:t xml:space="preserve"> не обеспечил устранение признаков несформированного источника для применения вычета по НДС, данная сумма покрывает требование Покупателя о возмещении имущественных потерь (пункт 1</w:t>
      </w:r>
      <w:r w:rsidR="00927B9B" w:rsidRPr="0082235D">
        <w:t>5</w:t>
      </w:r>
      <w:r w:rsidRPr="0082235D">
        <w:t>.2. Договора).</w:t>
      </w:r>
    </w:p>
    <w:p w14:paraId="51F85923" w14:textId="77777777" w:rsidR="000D602C" w:rsidRPr="0082235D" w:rsidRDefault="000D602C" w:rsidP="00F13949">
      <w:pPr>
        <w:numPr>
          <w:ilvl w:val="1"/>
          <w:numId w:val="43"/>
        </w:numPr>
        <w:ind w:left="0" w:firstLine="709"/>
        <w:jc w:val="both"/>
      </w:pPr>
      <w:r w:rsidRPr="0082235D">
        <w:t xml:space="preserve">Покупатель вправе удовлетворить требования к </w:t>
      </w:r>
      <w:r w:rsidR="003600AE" w:rsidRPr="0082235D">
        <w:t>Поставщик</w:t>
      </w:r>
      <w:r w:rsidRPr="0082235D">
        <w:t xml:space="preserve">у о возмещении имущественных потерь из денежных средств, причитающихся выплате </w:t>
      </w:r>
      <w:r w:rsidR="003600AE" w:rsidRPr="0082235D">
        <w:t>Поставщик</w:t>
      </w:r>
      <w:r w:rsidRPr="0082235D">
        <w:t xml:space="preserve">у по любым основаниям, в порядке зачета встречных денежных требований, направив соответствующее заявление о зачете </w:t>
      </w:r>
      <w:r w:rsidR="003600AE" w:rsidRPr="0082235D">
        <w:t>Поставщик</w:t>
      </w:r>
      <w:r w:rsidRPr="0082235D">
        <w:t xml:space="preserve">у. </w:t>
      </w:r>
    </w:p>
    <w:p w14:paraId="51F85924" w14:textId="77777777" w:rsidR="000D602C" w:rsidRPr="0082235D" w:rsidRDefault="000D602C" w:rsidP="00CA08C4">
      <w:pPr>
        <w:numPr>
          <w:ilvl w:val="0"/>
          <w:numId w:val="43"/>
        </w:numPr>
        <w:spacing w:before="120" w:after="120"/>
        <w:ind w:left="357" w:hanging="357"/>
        <w:jc w:val="center"/>
        <w:rPr>
          <w:b/>
        </w:rPr>
      </w:pPr>
      <w:r w:rsidRPr="0082235D">
        <w:rPr>
          <w:b/>
        </w:rPr>
        <w:t>Конфиденциальная информация и персональные данные</w:t>
      </w:r>
    </w:p>
    <w:p w14:paraId="51F85925" w14:textId="77777777" w:rsidR="000D602C" w:rsidRPr="0082235D" w:rsidRDefault="000D602C" w:rsidP="00F13949">
      <w:pPr>
        <w:numPr>
          <w:ilvl w:val="1"/>
          <w:numId w:val="43"/>
        </w:numPr>
        <w:ind w:left="0" w:firstLine="709"/>
        <w:jc w:val="both"/>
      </w:pPr>
      <w:r w:rsidRPr="0082235D">
        <w:t>Стороны пришли к соглашению о том, что в части, не урегулированной действующим законодательством и положениями настоящего Договора (пункты 1</w:t>
      </w:r>
      <w:r w:rsidR="00927B9B" w:rsidRPr="0082235D">
        <w:t>6</w:t>
      </w:r>
      <w:r w:rsidRPr="0082235D">
        <w:t>.2.-1</w:t>
      </w:r>
      <w:r w:rsidR="00927B9B" w:rsidRPr="0082235D">
        <w:t>6</w:t>
      </w:r>
      <w:r w:rsidRPr="0082235D">
        <w:t xml:space="preserve">.6.), передача и использование каждой из Сторон конфиденциальной информации, полученной непосредственно от другой Стороны, а равно ставшей известной соответствующей Стороне (ее представителям, работникам и иным лицам, за действия которых Сторона отвечает) в связи с исполнением обязательств в рамках настоящего Договора, или же информации, полученной из иных источников, осуществляется в соответствии с заключенным между Сторонами соглашением о конфиденциальности. Отсутствие названного соглашения само по себе не препятствует действию настоящего Договора и исполнению Сторонами установленных настоящим Договором обязательств. При этом, Стороны обязуются, действуя добросовестно, принимать разумные меры для сохранения в тайне той информации, которая в силу своей недоступности (ограниченной доступности) представляет ценность для какой-либо из Сторон, с сообщением соответствующей Стороне о факте обладания информацией для дальнейшего урегулирования вопроса. </w:t>
      </w:r>
    </w:p>
    <w:p w14:paraId="51F85926" w14:textId="77777777" w:rsidR="000D602C" w:rsidRPr="0082235D" w:rsidRDefault="000D602C" w:rsidP="00475AE3">
      <w:pPr>
        <w:adjustRightInd w:val="0"/>
        <w:snapToGrid w:val="0"/>
        <w:ind w:firstLine="709"/>
        <w:jc w:val="both"/>
      </w:pPr>
      <w:r w:rsidRPr="0082235D">
        <w:t xml:space="preserve">Независимо от возникновения (выявления) факта обладания конфиденциальной </w:t>
      </w:r>
      <w:r w:rsidR="006C5A4A" w:rsidRPr="0082235D">
        <w:t>информацией, Поставщик</w:t>
      </w:r>
      <w:r w:rsidRPr="0082235D">
        <w:t xml:space="preserve"> обязуется по требованию Покупателя заключить с ним соглашение о конфиденциальности. В случае отказа </w:t>
      </w:r>
      <w:r w:rsidR="003600AE" w:rsidRPr="0082235D">
        <w:t>Поставщик</w:t>
      </w:r>
      <w:r w:rsidRPr="0082235D">
        <w:t xml:space="preserve">а заключить такое соглашение в редакции Покупателя, последний вправе отказаться от исполнения настоящего Договора в одностороннем внесудебном порядке путем письменного уведомления об этом </w:t>
      </w:r>
      <w:r w:rsidR="003600AE" w:rsidRPr="0082235D">
        <w:t>Поставщик</w:t>
      </w:r>
      <w:r w:rsidRPr="0082235D">
        <w:t xml:space="preserve">а. </w:t>
      </w:r>
    </w:p>
    <w:p w14:paraId="51F85927" w14:textId="77777777" w:rsidR="000D602C" w:rsidRPr="0082235D" w:rsidRDefault="000D602C" w:rsidP="00F13949">
      <w:pPr>
        <w:numPr>
          <w:ilvl w:val="1"/>
          <w:numId w:val="43"/>
        </w:numPr>
        <w:ind w:left="0" w:firstLine="709"/>
        <w:jc w:val="both"/>
      </w:pPr>
      <w:r w:rsidRPr="0082235D">
        <w:t xml:space="preserve">Стороны обязуются не разглашать конфиденциальные сведения, предоставляемые каждой из Сторон в связи с исполнением Договора. Если иное прямо не следует из порядка заключения настоящего Договора, а также из его существа и условий, содержание настоящего Договора, а также любая информация, полученная Сторонами друг от друга в ходе исполнения настоящего Договора, является конфиденциальной. </w:t>
      </w:r>
    </w:p>
    <w:p w14:paraId="51F85928" w14:textId="77777777" w:rsidR="000D602C" w:rsidRPr="0082235D" w:rsidRDefault="000D602C" w:rsidP="00F13949">
      <w:pPr>
        <w:numPr>
          <w:ilvl w:val="1"/>
          <w:numId w:val="43"/>
        </w:numPr>
        <w:ind w:left="0" w:firstLine="709"/>
        <w:jc w:val="both"/>
      </w:pPr>
      <w:r w:rsidRPr="0082235D">
        <w:lastRenderedPageBreak/>
        <w:t xml:space="preserve">Стороны обязуются принять исчерпывающие меры по сохранению </w:t>
      </w:r>
      <w:r w:rsidR="006C5A4A" w:rsidRPr="0082235D">
        <w:t>конфиденциальности,</w:t>
      </w:r>
      <w:r w:rsidRPr="0082235D">
        <w:t xml:space="preserve"> указанной в пункте 1</w:t>
      </w:r>
      <w:r w:rsidR="00927B9B" w:rsidRPr="0082235D">
        <w:t>6</w:t>
      </w:r>
      <w:r w:rsidRPr="0082235D">
        <w:t xml:space="preserve">.2. Договора информации. Данное требование, однако, не распространяется на те случаи, когда предоставление и (или) распространение соответствующей информации осуществлено Стороной в соответствии с требованиями действующего законодательства. Об указанном факте Сторона, предоставившая или распространившая информацию, отнесенную настоящим Договором к конфиденциальной, обязана незамедлительно уведомить другую Сторону. </w:t>
      </w:r>
    </w:p>
    <w:p w14:paraId="51F85929" w14:textId="77777777" w:rsidR="000D602C" w:rsidRPr="0082235D" w:rsidRDefault="00437754" w:rsidP="00F13949">
      <w:pPr>
        <w:numPr>
          <w:ilvl w:val="1"/>
          <w:numId w:val="43"/>
        </w:numPr>
        <w:ind w:left="0" w:firstLine="709"/>
        <w:jc w:val="both"/>
      </w:pPr>
      <w:r w:rsidRPr="0082235D">
        <w:t>Поставщик</w:t>
      </w:r>
      <w:r w:rsidR="000D602C" w:rsidRPr="0082235D">
        <w:t xml:space="preserve"> обязуется не разглашать конфиденциальную информацию и не передавать ее третьим лицам без письменного согласия на то Покупателя в течение срока действия настоящего Договора и после его окончания.</w:t>
      </w:r>
    </w:p>
    <w:p w14:paraId="51F8592A" w14:textId="77777777" w:rsidR="000D602C" w:rsidRPr="0082235D" w:rsidRDefault="000D602C" w:rsidP="00475AE3">
      <w:pPr>
        <w:adjustRightInd w:val="0"/>
        <w:snapToGrid w:val="0"/>
        <w:ind w:firstLine="709"/>
        <w:jc w:val="both"/>
      </w:pPr>
      <w:r w:rsidRPr="0082235D">
        <w:t xml:space="preserve">Не считается нарушением настоящего пункта раскрытие </w:t>
      </w:r>
      <w:r w:rsidR="003600AE" w:rsidRPr="0082235D">
        <w:t>Поставщик</w:t>
      </w:r>
      <w:r w:rsidRPr="0082235D">
        <w:t>ом соответствующих сведений без упоминания Покупателя и/или иных данных, позволяющих идентифицировать соответствующую информацию как относящуюся к Покупателю.</w:t>
      </w:r>
    </w:p>
    <w:p w14:paraId="51F8592B" w14:textId="77777777" w:rsidR="000D602C" w:rsidRPr="0082235D" w:rsidRDefault="000D602C" w:rsidP="00F13949">
      <w:pPr>
        <w:numPr>
          <w:ilvl w:val="1"/>
          <w:numId w:val="43"/>
        </w:numPr>
        <w:ind w:left="0" w:firstLine="709"/>
        <w:jc w:val="both"/>
      </w:pPr>
      <w:r w:rsidRPr="0082235D">
        <w:t xml:space="preserve">Стороны обмениваются сведениями о субъектах персональных данных с письменного согласия таких субъектов персональных данных. Стороны при использовании сведений о </w:t>
      </w:r>
      <w:r w:rsidR="006C5A4A" w:rsidRPr="0082235D">
        <w:t>субъектах персональных данных соблюдают требования Федерального закона от 27.07.2006</w:t>
      </w:r>
      <w:r w:rsidRPr="0082235D">
        <w:t xml:space="preserve"> № 152-ФЗ «О персональных данных».</w:t>
      </w:r>
    </w:p>
    <w:p w14:paraId="51F8592C" w14:textId="77777777" w:rsidR="000D602C" w:rsidRPr="0082235D" w:rsidRDefault="000D602C" w:rsidP="00F13949">
      <w:pPr>
        <w:numPr>
          <w:ilvl w:val="1"/>
          <w:numId w:val="43"/>
        </w:numPr>
        <w:ind w:left="0" w:firstLine="709"/>
        <w:jc w:val="both"/>
      </w:pPr>
      <w:r w:rsidRPr="0082235D">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51F8592D" w14:textId="77777777" w:rsidR="000D602C" w:rsidRPr="0082235D" w:rsidRDefault="000D602C" w:rsidP="00CA08C4">
      <w:pPr>
        <w:numPr>
          <w:ilvl w:val="0"/>
          <w:numId w:val="43"/>
        </w:numPr>
        <w:spacing w:before="120" w:after="120"/>
        <w:ind w:left="357" w:hanging="357"/>
        <w:jc w:val="center"/>
        <w:rPr>
          <w:b/>
        </w:rPr>
      </w:pPr>
      <w:r w:rsidRPr="0082235D">
        <w:rPr>
          <w:b/>
        </w:rPr>
        <w:t>Заключительные положения</w:t>
      </w:r>
    </w:p>
    <w:p w14:paraId="51F8592E" w14:textId="77777777" w:rsidR="000D602C" w:rsidRPr="0082235D" w:rsidRDefault="000D602C" w:rsidP="00F13949">
      <w:pPr>
        <w:numPr>
          <w:ilvl w:val="1"/>
          <w:numId w:val="43"/>
        </w:numPr>
        <w:ind w:left="0" w:firstLine="709"/>
        <w:jc w:val="both"/>
      </w:pPr>
      <w:r w:rsidRPr="0082235D">
        <w:t>Во всем, что не предусмотрено Договором, Стороны руководствуются действующим законодательством Российской Федерации.</w:t>
      </w:r>
    </w:p>
    <w:p w14:paraId="51F8592F" w14:textId="77777777" w:rsidR="000D602C" w:rsidRPr="0082235D" w:rsidRDefault="000D602C" w:rsidP="00F13949">
      <w:pPr>
        <w:numPr>
          <w:ilvl w:val="1"/>
          <w:numId w:val="43"/>
        </w:numPr>
        <w:ind w:left="0" w:firstLine="709"/>
        <w:jc w:val="both"/>
      </w:pPr>
      <w:r w:rsidRPr="0082235D">
        <w:t xml:space="preserve">Переход возникших из настоящего договора прав требований к Покупателю, перевод долга </w:t>
      </w:r>
      <w:r w:rsidR="003600AE" w:rsidRPr="0082235D">
        <w:t>Поставщик</w:t>
      </w:r>
      <w:r w:rsidRPr="0082235D">
        <w:t xml:space="preserve">а перед Покупателем по настоящему Договору и/или зачет встречных требований к Покупателю запрещены, если иное не согласовано Сторонами. </w:t>
      </w:r>
    </w:p>
    <w:p w14:paraId="51F85930" w14:textId="77777777" w:rsidR="000D602C" w:rsidRPr="0082235D" w:rsidRDefault="000D602C" w:rsidP="00F13949">
      <w:pPr>
        <w:numPr>
          <w:ilvl w:val="1"/>
          <w:numId w:val="43"/>
        </w:numPr>
        <w:ind w:left="0" w:firstLine="709"/>
        <w:jc w:val="both"/>
      </w:pPr>
      <w:r w:rsidRPr="0082235D">
        <w:t xml:space="preserve">Об изменениях своих банковских и иных реквизитов, указанных в настоящем Договоре или представленных Покупателю иным способом, </w:t>
      </w:r>
      <w:r w:rsidR="00437754" w:rsidRPr="0082235D">
        <w:t>Поставщик</w:t>
      </w:r>
      <w:r w:rsidRPr="0082235D">
        <w:t xml:space="preserve"> обязан незамедлительно известить Покупателя в письменном виде. </w:t>
      </w:r>
    </w:p>
    <w:p w14:paraId="51F85931" w14:textId="77777777" w:rsidR="000D602C" w:rsidRPr="0082235D" w:rsidRDefault="000D602C" w:rsidP="00F13949">
      <w:pPr>
        <w:numPr>
          <w:ilvl w:val="1"/>
          <w:numId w:val="43"/>
        </w:numPr>
        <w:ind w:left="0" w:firstLine="709"/>
        <w:jc w:val="both"/>
      </w:pPr>
      <w:r w:rsidRPr="0082235D">
        <w:t xml:space="preserve">Любое уведомление, сообщение, претензия, требование, жалоба, заявление (далее в настоящем пункте - уведомление) в рамках настоящего Договора должно быть совершено в письменной форме, должным образом адресовано Стороне, которой оно предназначено, вручено лично, направлено почтовым отправлением, телефаксом, телеграммой или электронной почтой. Для целей настоящего Договора Стороны пришли к соглашению о том, что наиболее предпочтительными способами обмена сообщениями являются те, которые позволяют удостоверить факт получения сообщения адресатом. </w:t>
      </w:r>
    </w:p>
    <w:p w14:paraId="51F85932" w14:textId="77777777" w:rsidR="000D602C" w:rsidRPr="0082235D" w:rsidRDefault="000D602C" w:rsidP="00475AE3">
      <w:pPr>
        <w:adjustRightInd w:val="0"/>
        <w:snapToGrid w:val="0"/>
        <w:ind w:firstLine="709"/>
        <w:jc w:val="both"/>
      </w:pPr>
      <w:r w:rsidRPr="0082235D">
        <w:t xml:space="preserve">Для целей обеспечения оперативного взаимодействия при заключении и исполнении настоящего Договора Стороны пришли к соглашению о признании юридической силы документов, переданных Сторонами друг другу по каналам факсимильной связи и (или) электронной почты, до получения оригиналов соответствующих документов. Документ, полученный Стороной по факсу и (или) электронной почте, признается юридически действительным, если имеется однозначное подтверждение того, что он исходит от Стороны-контрагента по настоящему Договору и текст документа полностью читаем. Сторона, направившая документ по факсу и (или) электронной почте, обязана незамедлительно принять меры к отправке оригинала данного документа в адрес Стороны-контрагента. </w:t>
      </w:r>
    </w:p>
    <w:p w14:paraId="51F85933" w14:textId="77777777" w:rsidR="000D602C" w:rsidRPr="0082235D" w:rsidRDefault="000D602C" w:rsidP="00475AE3">
      <w:pPr>
        <w:adjustRightInd w:val="0"/>
        <w:snapToGrid w:val="0"/>
        <w:ind w:firstLine="709"/>
        <w:jc w:val="both"/>
      </w:pPr>
      <w:r w:rsidRPr="0082235D">
        <w:t>Сторона, получившая уведомление и/или документы обязана рассмотреть их в течение 5 (пяти) рабочих дней, если иной срок не предусмотрен настоящим Договором.</w:t>
      </w:r>
    </w:p>
    <w:p w14:paraId="51F85934" w14:textId="77777777" w:rsidR="000D602C" w:rsidRPr="0082235D" w:rsidRDefault="000D602C" w:rsidP="00475AE3">
      <w:pPr>
        <w:adjustRightInd w:val="0"/>
        <w:snapToGrid w:val="0"/>
        <w:ind w:firstLine="709"/>
        <w:jc w:val="both"/>
      </w:pPr>
      <w:r w:rsidRPr="0082235D">
        <w:t xml:space="preserve">В любом случае уведомление и/или документы считаются полученными Стороной по истечении 6 (шести) рабочих дней с даты их направления другой Стороной, если фактически уведомление и/или документы не будут получены раньше. Надлежащим подтверждением факта направления уведомления и/или документов являются документы, свидетельствующие об </w:t>
      </w:r>
      <w:r w:rsidRPr="0082235D">
        <w:lastRenderedPageBreak/>
        <w:t xml:space="preserve">отправке соответствующих уведомления и/или документов, по адресам, указанным в </w:t>
      </w:r>
      <w:r w:rsidR="002F310B" w:rsidRPr="0082235D">
        <w:t xml:space="preserve">Разделе </w:t>
      </w:r>
      <w:r w:rsidR="00F63EF4" w:rsidRPr="0082235D">
        <w:t>19</w:t>
      </w:r>
      <w:r w:rsidRPr="0082235D">
        <w:t xml:space="preserve"> настоящего Договора и/или иным согласованным Сторонами адресам (в частности, квитанция об отправке заказного письма, копия сообщения в электронной почте, информация об отправке сообщения по каналам факсимильной связи).</w:t>
      </w:r>
    </w:p>
    <w:p w14:paraId="51F85935" w14:textId="77777777" w:rsidR="000D602C" w:rsidRPr="0082235D" w:rsidRDefault="000D602C" w:rsidP="00475AE3">
      <w:pPr>
        <w:adjustRightInd w:val="0"/>
        <w:snapToGrid w:val="0"/>
        <w:ind w:firstLine="709"/>
        <w:jc w:val="both"/>
      </w:pPr>
      <w:r w:rsidRPr="0082235D">
        <w:t>Положения настоящего пункта применяются, если иное не предусмотрено настоящим Договором.</w:t>
      </w:r>
    </w:p>
    <w:p w14:paraId="51F85936" w14:textId="68E15B7C" w:rsidR="000D602C" w:rsidRPr="0082235D" w:rsidRDefault="000D602C" w:rsidP="00F13949">
      <w:pPr>
        <w:numPr>
          <w:ilvl w:val="1"/>
          <w:numId w:val="43"/>
        </w:numPr>
        <w:ind w:left="0" w:firstLine="709"/>
        <w:jc w:val="both"/>
      </w:pPr>
      <w:r w:rsidRPr="0082235D">
        <w:t xml:space="preserve">В случае изменений в цепочке собственников </w:t>
      </w:r>
      <w:r w:rsidR="003600AE" w:rsidRPr="0082235D">
        <w:t>Поставщик</w:t>
      </w:r>
      <w:r w:rsidRPr="0082235D">
        <w:t xml:space="preserve">а, включая бенефициаров (в том числе конечных), и (или) в исполнительных органах </w:t>
      </w:r>
      <w:r w:rsidR="003600AE" w:rsidRPr="0082235D">
        <w:t>Поставщик</w:t>
      </w:r>
      <w:r w:rsidRPr="0082235D">
        <w:t xml:space="preserve">а последний представляет Покупателю информацию об изменениях по адресу электронной почты </w:t>
      </w:r>
      <w:r w:rsidR="006C5A4A" w:rsidRPr="0082235D">
        <w:t>zaopurgaz@purgaz.com и</w:t>
      </w:r>
      <w:r w:rsidRPr="0082235D">
        <w:t xml:space="preserve"> </w:t>
      </w:r>
      <w:r w:rsidR="005E68DB" w:rsidRPr="0082235D">
        <w:rPr>
          <w:lang w:val="en-US"/>
        </w:rPr>
        <w:t>ivkakupshev</w:t>
      </w:r>
      <w:r w:rsidR="005E68DB" w:rsidRPr="0082235D">
        <w:t>@</w:t>
      </w:r>
      <w:r w:rsidR="005E68DB" w:rsidRPr="0082235D">
        <w:rPr>
          <w:lang w:val="en-US"/>
        </w:rPr>
        <w:t>purgaz</w:t>
      </w:r>
      <w:r w:rsidR="005E68DB" w:rsidRPr="0082235D">
        <w:t>.</w:t>
      </w:r>
      <w:r w:rsidR="005E68DB" w:rsidRPr="0082235D">
        <w:rPr>
          <w:lang w:val="en-US"/>
        </w:rPr>
        <w:t>com</w:t>
      </w:r>
      <w:r w:rsidRPr="0082235D">
        <w:t xml:space="preserve"> или на электронном носителе в течение трех календарных дней после наступления таких изменений с подтверждением соответствующими документами. Покупатель вправе в одностороннем порядке отказаться от исполнения Договора в случае неисполнения </w:t>
      </w:r>
      <w:r w:rsidR="003600AE" w:rsidRPr="0082235D">
        <w:t>Поставщик</w:t>
      </w:r>
      <w:r w:rsidRPr="0082235D">
        <w:t xml:space="preserve">ом обязанности, предусмотренной настоящим пунктом Договора. </w:t>
      </w:r>
    </w:p>
    <w:p w14:paraId="51F85937" w14:textId="77777777" w:rsidR="000D602C" w:rsidRPr="0082235D" w:rsidRDefault="000D602C" w:rsidP="00475AE3">
      <w:pPr>
        <w:adjustRightInd w:val="0"/>
        <w:snapToGrid w:val="0"/>
        <w:ind w:firstLine="709"/>
        <w:jc w:val="both"/>
      </w:pPr>
      <w:r w:rsidRPr="0082235D">
        <w:t>1</w:t>
      </w:r>
      <w:r w:rsidR="00927B9B" w:rsidRPr="0082235D">
        <w:t>7</w:t>
      </w:r>
      <w:r w:rsidRPr="0082235D">
        <w:t>.6.</w:t>
      </w:r>
      <w:r w:rsidRPr="0082235D">
        <w:tab/>
        <w:t>Договор составлен в 2 (двух) идентичных экземплярах, имеющих равную юридическую силу, по 1 (одному) экземпляру для каждой из Сторон.</w:t>
      </w:r>
    </w:p>
    <w:p w14:paraId="51F85938" w14:textId="77777777" w:rsidR="00A202CE" w:rsidRPr="0082235D" w:rsidRDefault="00A202CE" w:rsidP="00244FCA">
      <w:pPr>
        <w:numPr>
          <w:ilvl w:val="0"/>
          <w:numId w:val="43"/>
        </w:numPr>
        <w:spacing w:before="120" w:after="120"/>
        <w:ind w:left="357" w:hanging="357"/>
        <w:jc w:val="center"/>
        <w:rPr>
          <w:b/>
        </w:rPr>
      </w:pPr>
      <w:r w:rsidRPr="0082235D">
        <w:rPr>
          <w:b/>
        </w:rPr>
        <w:t>Приложения к Договору</w:t>
      </w:r>
    </w:p>
    <w:p w14:paraId="51F85939" w14:textId="77777777" w:rsidR="00471415" w:rsidRPr="0082235D" w:rsidRDefault="00471415" w:rsidP="00F13949">
      <w:pPr>
        <w:numPr>
          <w:ilvl w:val="1"/>
          <w:numId w:val="43"/>
        </w:numPr>
        <w:ind w:left="0" w:firstLine="709"/>
        <w:jc w:val="both"/>
      </w:pPr>
      <w:r w:rsidRPr="0082235D">
        <w:t xml:space="preserve">Неотъемлемой частью настоящего Договора являются прилагаемые к нему: </w:t>
      </w:r>
    </w:p>
    <w:p w14:paraId="181F75B9" w14:textId="0125FA09" w:rsidR="009B66D0" w:rsidRDefault="00A202CE" w:rsidP="0082235D">
      <w:pPr>
        <w:adjustRightInd w:val="0"/>
        <w:snapToGrid w:val="0"/>
        <w:ind w:firstLine="567"/>
        <w:jc w:val="both"/>
      </w:pPr>
      <w:r w:rsidRPr="0082235D">
        <w:t xml:space="preserve">- </w:t>
      </w:r>
      <w:r w:rsidR="00D26269" w:rsidRPr="0082235D">
        <w:t xml:space="preserve">Приложение №1 – </w:t>
      </w:r>
      <w:r w:rsidR="0031122B" w:rsidRPr="0082235D">
        <w:t>Спецификация</w:t>
      </w:r>
      <w:r w:rsidR="009B66D0" w:rsidRPr="0082235D">
        <w:t xml:space="preserve"> №1</w:t>
      </w:r>
      <w:r w:rsidR="00835D04" w:rsidRPr="0082235D">
        <w:t xml:space="preserve"> на поставку </w:t>
      </w:r>
      <w:r w:rsidR="000C5B9A" w:rsidRPr="0082235D">
        <w:t>Товара</w:t>
      </w:r>
      <w:r w:rsidR="00471415" w:rsidRPr="0082235D">
        <w:t>;</w:t>
      </w:r>
    </w:p>
    <w:p w14:paraId="3161DC49" w14:textId="26B126E0" w:rsidR="00FC745B" w:rsidRDefault="00FC745B" w:rsidP="00FC745B">
      <w:pPr>
        <w:adjustRightInd w:val="0"/>
        <w:snapToGrid w:val="0"/>
        <w:ind w:firstLine="567"/>
        <w:jc w:val="both"/>
      </w:pPr>
      <w:r w:rsidRPr="0082235D">
        <w:t xml:space="preserve">- </w:t>
      </w:r>
      <w:r>
        <w:t>Приложение №2</w:t>
      </w:r>
      <w:r w:rsidRPr="0082235D">
        <w:t xml:space="preserve"> – Спецификация №</w:t>
      </w:r>
      <w:r>
        <w:t>2</w:t>
      </w:r>
      <w:r w:rsidRPr="0082235D">
        <w:t xml:space="preserve"> на поставку Товара;</w:t>
      </w:r>
    </w:p>
    <w:p w14:paraId="51F8593B" w14:textId="272B754A" w:rsidR="009F710D" w:rsidRPr="0082235D" w:rsidRDefault="009F710D" w:rsidP="00EF13CF">
      <w:pPr>
        <w:adjustRightInd w:val="0"/>
        <w:snapToGrid w:val="0"/>
        <w:ind w:firstLine="567"/>
        <w:jc w:val="both"/>
      </w:pPr>
      <w:r w:rsidRPr="0082235D">
        <w:t xml:space="preserve">- </w:t>
      </w:r>
      <w:r w:rsidR="00D26269" w:rsidRPr="0082235D">
        <w:t>Приложение №</w:t>
      </w:r>
      <w:r w:rsidR="00FC745B">
        <w:t>3</w:t>
      </w:r>
      <w:r w:rsidR="00D26269" w:rsidRPr="0082235D">
        <w:t xml:space="preserve"> – </w:t>
      </w:r>
      <w:r w:rsidRPr="0082235D">
        <w:t>Форма Уведомления о выявлении несформи</w:t>
      </w:r>
      <w:r w:rsidR="00D26269" w:rsidRPr="0082235D">
        <w:t>рованного источника НДС</w:t>
      </w:r>
      <w:r w:rsidR="009B66D0" w:rsidRPr="0082235D">
        <w:t>.</w:t>
      </w:r>
    </w:p>
    <w:p w14:paraId="51F8593C" w14:textId="77777777" w:rsidR="00975A1F" w:rsidRPr="0082235D" w:rsidRDefault="00B812ED" w:rsidP="00CA08C4">
      <w:pPr>
        <w:numPr>
          <w:ilvl w:val="0"/>
          <w:numId w:val="43"/>
        </w:numPr>
        <w:spacing w:before="120" w:after="120"/>
        <w:ind w:left="357" w:hanging="357"/>
        <w:jc w:val="center"/>
        <w:rPr>
          <w:b/>
        </w:rPr>
      </w:pPr>
      <w:r w:rsidRPr="0082235D">
        <w:rPr>
          <w:b/>
        </w:rPr>
        <w:t xml:space="preserve"> </w:t>
      </w:r>
      <w:r w:rsidR="00975A1F" w:rsidRPr="0082235D">
        <w:rPr>
          <w:b/>
        </w:rPr>
        <w:t>Адреса</w:t>
      </w:r>
      <w:r w:rsidR="00086EDE" w:rsidRPr="0082235D">
        <w:rPr>
          <w:b/>
        </w:rPr>
        <w:t>, реквизиты и подписи сторон</w:t>
      </w:r>
    </w:p>
    <w:tbl>
      <w:tblPr>
        <w:tblW w:w="0" w:type="auto"/>
        <w:tblInd w:w="-34" w:type="dxa"/>
        <w:tblLook w:val="04A0" w:firstRow="1" w:lastRow="0" w:firstColumn="1" w:lastColumn="0" w:noHBand="0" w:noVBand="1"/>
      </w:tblPr>
      <w:tblGrid>
        <w:gridCol w:w="5182"/>
        <w:gridCol w:w="4847"/>
      </w:tblGrid>
      <w:tr w:rsidR="00EF13CF" w:rsidRPr="0082235D" w14:paraId="51F85941" w14:textId="77777777" w:rsidTr="00EF13CF">
        <w:tc>
          <w:tcPr>
            <w:tcW w:w="5182" w:type="dxa"/>
          </w:tcPr>
          <w:p w14:paraId="51F8593D" w14:textId="77777777" w:rsidR="00EF13CF" w:rsidRPr="0082235D" w:rsidRDefault="00EF13CF" w:rsidP="00EF13CF">
            <w:pPr>
              <w:contextualSpacing/>
              <w:rPr>
                <w:b/>
              </w:rPr>
            </w:pPr>
            <w:r w:rsidRPr="0082235D">
              <w:rPr>
                <w:b/>
              </w:rPr>
              <w:t>Поставщик:</w:t>
            </w:r>
          </w:p>
          <w:p w14:paraId="51F8593E" w14:textId="77777777" w:rsidR="00EF13CF" w:rsidRPr="0082235D" w:rsidRDefault="00EF13CF" w:rsidP="00EF13CF">
            <w:pPr>
              <w:contextualSpacing/>
              <w:rPr>
                <w:b/>
              </w:rPr>
            </w:pPr>
          </w:p>
        </w:tc>
        <w:tc>
          <w:tcPr>
            <w:tcW w:w="4847" w:type="dxa"/>
          </w:tcPr>
          <w:p w14:paraId="51F8593F" w14:textId="77777777" w:rsidR="00EF13CF" w:rsidRPr="0082235D" w:rsidRDefault="00EF13CF" w:rsidP="00EF13CF">
            <w:pPr>
              <w:contextualSpacing/>
              <w:rPr>
                <w:b/>
              </w:rPr>
            </w:pPr>
            <w:r w:rsidRPr="0082235D">
              <w:rPr>
                <w:b/>
              </w:rPr>
              <w:t>Покупатель:</w:t>
            </w:r>
          </w:p>
          <w:p w14:paraId="51F85940" w14:textId="77777777" w:rsidR="00EF13CF" w:rsidRPr="0082235D" w:rsidRDefault="00EF13CF" w:rsidP="00EF13CF">
            <w:pPr>
              <w:contextualSpacing/>
              <w:rPr>
                <w:b/>
              </w:rPr>
            </w:pPr>
          </w:p>
        </w:tc>
      </w:tr>
      <w:tr w:rsidR="00EF13CF" w:rsidRPr="0082235D" w14:paraId="51F8596A" w14:textId="77777777" w:rsidTr="00EF13CF">
        <w:tc>
          <w:tcPr>
            <w:tcW w:w="5182" w:type="dxa"/>
          </w:tcPr>
          <w:p w14:paraId="51F85942" w14:textId="77777777" w:rsidR="00EF13CF" w:rsidRPr="0082235D" w:rsidRDefault="00EF13CF" w:rsidP="00EF13CF">
            <w:pPr>
              <w:contextualSpacing/>
              <w:jc w:val="both"/>
              <w:rPr>
                <w:b/>
                <w:color w:val="000000"/>
              </w:rPr>
            </w:pPr>
            <w:r w:rsidRPr="0082235D">
              <w:rPr>
                <w:b/>
                <w:color w:val="000000"/>
              </w:rPr>
              <w:t>Наименование организации</w:t>
            </w:r>
          </w:p>
          <w:p w14:paraId="51F85943" w14:textId="77777777" w:rsidR="00EF13CF" w:rsidRPr="0082235D" w:rsidRDefault="00EF13CF" w:rsidP="00EF13CF">
            <w:pPr>
              <w:contextualSpacing/>
            </w:pPr>
          </w:p>
          <w:p w14:paraId="51F85944" w14:textId="77777777" w:rsidR="00EF13CF" w:rsidRPr="0082235D" w:rsidRDefault="00EF13CF" w:rsidP="00EF13CF">
            <w:pPr>
              <w:contextualSpacing/>
            </w:pPr>
          </w:p>
          <w:p w14:paraId="51F85945" w14:textId="77777777" w:rsidR="00EF13CF" w:rsidRPr="0082235D" w:rsidRDefault="00EF13CF" w:rsidP="00EF13CF">
            <w:pPr>
              <w:contextualSpacing/>
            </w:pPr>
          </w:p>
          <w:p w14:paraId="51F85946" w14:textId="77777777" w:rsidR="00EF13CF" w:rsidRPr="0082235D" w:rsidRDefault="00EF13CF" w:rsidP="00EF13CF">
            <w:pPr>
              <w:contextualSpacing/>
              <w:jc w:val="both"/>
              <w:rPr>
                <w:b/>
                <w:color w:val="000000"/>
              </w:rPr>
            </w:pPr>
            <w:r w:rsidRPr="0082235D">
              <w:rPr>
                <w:b/>
                <w:color w:val="000000"/>
              </w:rPr>
              <w:t>Реквизиты организации</w:t>
            </w:r>
          </w:p>
          <w:p w14:paraId="51F85947" w14:textId="77777777" w:rsidR="00EF13CF" w:rsidRPr="0082235D" w:rsidRDefault="00EF13CF" w:rsidP="00EF13CF">
            <w:pPr>
              <w:contextualSpacing/>
            </w:pPr>
          </w:p>
          <w:p w14:paraId="51F85948" w14:textId="77777777" w:rsidR="00EF13CF" w:rsidRPr="0082235D" w:rsidRDefault="00EF13CF" w:rsidP="00EF13CF">
            <w:pPr>
              <w:contextualSpacing/>
              <w:rPr>
                <w:b/>
              </w:rPr>
            </w:pPr>
          </w:p>
          <w:p w14:paraId="51F85949" w14:textId="77777777" w:rsidR="00EF13CF" w:rsidRPr="0082235D" w:rsidRDefault="00EF13CF" w:rsidP="00EF13CF">
            <w:pPr>
              <w:contextualSpacing/>
              <w:rPr>
                <w:b/>
              </w:rPr>
            </w:pPr>
          </w:p>
          <w:p w14:paraId="51F8594D" w14:textId="77777777" w:rsidR="00EF13CF" w:rsidRPr="0082235D" w:rsidRDefault="00EF13CF" w:rsidP="00EF13CF">
            <w:pPr>
              <w:contextualSpacing/>
              <w:rPr>
                <w:b/>
              </w:rPr>
            </w:pPr>
          </w:p>
          <w:p w14:paraId="51F8594E" w14:textId="77777777" w:rsidR="00EF13CF" w:rsidRPr="0082235D" w:rsidRDefault="00EF13CF" w:rsidP="00EF13CF">
            <w:pPr>
              <w:contextualSpacing/>
              <w:rPr>
                <w:b/>
              </w:rPr>
            </w:pPr>
          </w:p>
          <w:p w14:paraId="51F8594F" w14:textId="77777777" w:rsidR="00EF13CF" w:rsidRPr="0082235D" w:rsidRDefault="00EF13CF" w:rsidP="00EF13CF">
            <w:pPr>
              <w:contextualSpacing/>
              <w:rPr>
                <w:b/>
              </w:rPr>
            </w:pPr>
          </w:p>
          <w:p w14:paraId="51F85953" w14:textId="77777777" w:rsidR="00EF13CF" w:rsidRPr="0082235D" w:rsidRDefault="00EF13CF" w:rsidP="00EF13CF">
            <w:pPr>
              <w:contextualSpacing/>
              <w:rPr>
                <w:b/>
              </w:rPr>
            </w:pPr>
            <w:r w:rsidRPr="0082235D">
              <w:rPr>
                <w:b/>
              </w:rPr>
              <w:t>Должность:</w:t>
            </w:r>
          </w:p>
          <w:p w14:paraId="51F85954" w14:textId="77777777" w:rsidR="00EF13CF" w:rsidRPr="0082235D" w:rsidRDefault="00EF13CF" w:rsidP="00EF13CF">
            <w:pPr>
              <w:contextualSpacing/>
              <w:rPr>
                <w:b/>
              </w:rPr>
            </w:pPr>
          </w:p>
          <w:p w14:paraId="51F85955" w14:textId="77777777" w:rsidR="00EF13CF" w:rsidRPr="0082235D" w:rsidRDefault="00EF13CF" w:rsidP="00EF13CF">
            <w:pPr>
              <w:contextualSpacing/>
              <w:rPr>
                <w:b/>
              </w:rPr>
            </w:pPr>
          </w:p>
          <w:p w14:paraId="51F85956" w14:textId="77777777" w:rsidR="00EF13CF" w:rsidRPr="0082235D" w:rsidRDefault="00EF13CF" w:rsidP="00EF13CF">
            <w:pPr>
              <w:contextualSpacing/>
              <w:rPr>
                <w:b/>
              </w:rPr>
            </w:pPr>
            <w:r w:rsidRPr="0082235D">
              <w:rPr>
                <w:b/>
              </w:rPr>
              <w:t>____________________ ФИО</w:t>
            </w:r>
          </w:p>
          <w:p w14:paraId="51F85957" w14:textId="77777777" w:rsidR="00EF13CF" w:rsidRPr="0082235D" w:rsidRDefault="00EF13CF" w:rsidP="00EF13CF">
            <w:pPr>
              <w:contextualSpacing/>
              <w:rPr>
                <w:b/>
              </w:rPr>
            </w:pPr>
          </w:p>
        </w:tc>
        <w:tc>
          <w:tcPr>
            <w:tcW w:w="4847" w:type="dxa"/>
          </w:tcPr>
          <w:p w14:paraId="51F85958" w14:textId="66AB415A" w:rsidR="00EF13CF" w:rsidRPr="0082235D" w:rsidRDefault="00D82794" w:rsidP="00EF13CF">
            <w:pPr>
              <w:contextualSpacing/>
              <w:rPr>
                <w:b/>
              </w:rPr>
            </w:pPr>
            <w:r w:rsidRPr="0082235D">
              <w:rPr>
                <w:b/>
              </w:rPr>
              <w:t>Акционерное</w:t>
            </w:r>
            <w:r w:rsidR="00EF13CF" w:rsidRPr="0082235D">
              <w:rPr>
                <w:b/>
              </w:rPr>
              <w:t xml:space="preserve"> общество «Пургаз»</w:t>
            </w:r>
          </w:p>
          <w:p w14:paraId="29C823EC" w14:textId="77777777" w:rsidR="00C567CB" w:rsidRPr="0082235D" w:rsidRDefault="00C567CB" w:rsidP="00EF13CF">
            <w:pPr>
              <w:contextualSpacing/>
            </w:pPr>
          </w:p>
          <w:p w14:paraId="51F8595B" w14:textId="77777777" w:rsidR="00EF13CF" w:rsidRPr="0082235D" w:rsidRDefault="00EF13CF" w:rsidP="00EF13CF">
            <w:pPr>
              <w:contextualSpacing/>
            </w:pPr>
            <w:r w:rsidRPr="0082235D">
              <w:t>629831, Ямало-Ненецкий автономный округ, город Губкинский, микрорайон 16, дом 52</w:t>
            </w:r>
          </w:p>
          <w:p w14:paraId="51F8595C" w14:textId="7571C50E" w:rsidR="00EF13CF" w:rsidRPr="0082235D" w:rsidRDefault="00EF13CF" w:rsidP="00EF13CF">
            <w:pPr>
              <w:contextualSpacing/>
            </w:pPr>
            <w:r w:rsidRPr="0082235D">
              <w:t>тел.(факс) 8 (34936) 49-3-</w:t>
            </w:r>
            <w:r w:rsidR="00111E28">
              <w:t>6</w:t>
            </w:r>
            <w:r w:rsidRPr="0082235D">
              <w:t>0; 49-3</w:t>
            </w:r>
            <w:r w:rsidR="00111E28">
              <w:t>40</w:t>
            </w:r>
          </w:p>
          <w:p w14:paraId="51F8595D" w14:textId="77777777" w:rsidR="00EF13CF" w:rsidRPr="0082235D" w:rsidRDefault="00EF13CF" w:rsidP="00EF13CF">
            <w:pPr>
              <w:contextualSpacing/>
            </w:pPr>
            <w:r w:rsidRPr="0082235D">
              <w:t>ИНН 8913000816/КПП 546050001</w:t>
            </w:r>
          </w:p>
          <w:p w14:paraId="51F8595F" w14:textId="7C265ADC" w:rsidR="00EF13CF" w:rsidRPr="0082235D" w:rsidRDefault="00EF13CF" w:rsidP="00EF13CF">
            <w:pPr>
              <w:contextualSpacing/>
            </w:pPr>
            <w:r w:rsidRPr="0082235D">
              <w:t>Банк ГПБ (АО)</w:t>
            </w:r>
            <w:r w:rsidR="00111E28">
              <w:t>,</w:t>
            </w:r>
            <w:r w:rsidR="00C567CB" w:rsidRPr="0082235D">
              <w:t xml:space="preserve"> </w:t>
            </w:r>
            <w:r w:rsidRPr="0082235D">
              <w:t>г. Москва</w:t>
            </w:r>
          </w:p>
          <w:p w14:paraId="51F85960" w14:textId="77777777" w:rsidR="00EF13CF" w:rsidRPr="0082235D" w:rsidRDefault="00EF13CF" w:rsidP="00EF13CF">
            <w:pPr>
              <w:contextualSpacing/>
            </w:pPr>
            <w:r w:rsidRPr="0082235D">
              <w:t>Р/с 40 702 810 400 000 072 451</w:t>
            </w:r>
          </w:p>
          <w:p w14:paraId="51F85961" w14:textId="77777777" w:rsidR="00EF13CF" w:rsidRPr="0082235D" w:rsidRDefault="00EF13CF" w:rsidP="00EF13CF">
            <w:pPr>
              <w:contextualSpacing/>
            </w:pPr>
            <w:r w:rsidRPr="0082235D">
              <w:t>К/с 30 101 810 200 000 000 823</w:t>
            </w:r>
          </w:p>
          <w:p w14:paraId="51F85962" w14:textId="77777777" w:rsidR="00EF13CF" w:rsidRPr="0082235D" w:rsidRDefault="00EF13CF" w:rsidP="00EF13CF">
            <w:pPr>
              <w:contextualSpacing/>
            </w:pPr>
            <w:r w:rsidRPr="0082235D">
              <w:t>БИК 044 525 823</w:t>
            </w:r>
          </w:p>
          <w:p w14:paraId="51F85963" w14:textId="77777777" w:rsidR="00EF13CF" w:rsidRPr="0082235D" w:rsidRDefault="00EF13CF" w:rsidP="00EF13CF">
            <w:pPr>
              <w:contextualSpacing/>
            </w:pPr>
          </w:p>
          <w:p w14:paraId="51F85966" w14:textId="77777777" w:rsidR="00EF13CF" w:rsidRPr="0082235D" w:rsidRDefault="00EF13CF" w:rsidP="00EF13CF">
            <w:pPr>
              <w:contextualSpacing/>
            </w:pPr>
            <w:r w:rsidRPr="0082235D">
              <w:rPr>
                <w:b/>
              </w:rPr>
              <w:t>Генеральный директор:</w:t>
            </w:r>
          </w:p>
          <w:p w14:paraId="51F85967" w14:textId="77777777" w:rsidR="00EF13CF" w:rsidRPr="0082235D" w:rsidRDefault="00EF13CF" w:rsidP="00EF13CF">
            <w:pPr>
              <w:contextualSpacing/>
            </w:pPr>
          </w:p>
          <w:p w14:paraId="51F85968" w14:textId="77777777" w:rsidR="00EF13CF" w:rsidRPr="0082235D" w:rsidRDefault="00EF13CF" w:rsidP="00EF13CF">
            <w:pPr>
              <w:contextualSpacing/>
            </w:pPr>
          </w:p>
          <w:p w14:paraId="51F85969" w14:textId="77777777" w:rsidR="00EF13CF" w:rsidRPr="0082235D" w:rsidRDefault="00EF13CF" w:rsidP="00EF13CF">
            <w:pPr>
              <w:contextualSpacing/>
            </w:pPr>
            <w:r w:rsidRPr="0082235D">
              <w:rPr>
                <w:b/>
              </w:rPr>
              <w:t>____________________ С.П. Стецюкевич</w:t>
            </w:r>
          </w:p>
        </w:tc>
      </w:tr>
    </w:tbl>
    <w:p w14:paraId="51F8596B" w14:textId="77777777" w:rsidR="008041AB" w:rsidRPr="0082235D" w:rsidRDefault="008041AB" w:rsidP="00475AE3">
      <w:pPr>
        <w:spacing w:after="240"/>
        <w:rPr>
          <w:b/>
        </w:rPr>
      </w:pPr>
    </w:p>
    <w:p w14:paraId="51F8596C" w14:textId="2936702B" w:rsidR="00975A1F" w:rsidRPr="00FC745B" w:rsidRDefault="006C5A4A" w:rsidP="00FC745B">
      <w:pPr>
        <w:pStyle w:val="af6"/>
        <w:ind w:left="-284" w:firstLine="426"/>
        <w:jc w:val="right"/>
      </w:pPr>
      <w:r w:rsidRPr="0082235D">
        <w:rPr>
          <w:b/>
        </w:rPr>
        <w:br w:type="page"/>
      </w:r>
      <w:r w:rsidR="004D5D6A" w:rsidRPr="00FC745B">
        <w:lastRenderedPageBreak/>
        <w:t>П</w:t>
      </w:r>
      <w:r w:rsidR="00086EDE" w:rsidRPr="00FC745B">
        <w:t>риложение</w:t>
      </w:r>
      <w:r w:rsidR="004D5D6A" w:rsidRPr="00FC745B">
        <w:t xml:space="preserve"> №</w:t>
      </w:r>
      <w:r w:rsidR="00975A1F" w:rsidRPr="00FC745B">
        <w:t xml:space="preserve">1 </w:t>
      </w:r>
    </w:p>
    <w:p w14:paraId="51F8596D" w14:textId="367CB97C" w:rsidR="008350FC" w:rsidRPr="00FC745B" w:rsidRDefault="008350FC" w:rsidP="00FC745B">
      <w:pPr>
        <w:pStyle w:val="af6"/>
        <w:ind w:left="-284" w:firstLine="426"/>
        <w:jc w:val="right"/>
      </w:pPr>
      <w:r w:rsidRPr="00FC745B">
        <w:t>к Договору поставки №</w:t>
      </w:r>
      <w:r w:rsidR="00060CF6" w:rsidRPr="00FC745B">
        <w:t xml:space="preserve"> </w:t>
      </w:r>
      <w:r w:rsidR="000D3D13" w:rsidRPr="00FC745B">
        <w:t>260147209</w:t>
      </w:r>
    </w:p>
    <w:p w14:paraId="51F8596E" w14:textId="4D3172AC" w:rsidR="008350FC" w:rsidRPr="00FC745B" w:rsidRDefault="008350FC" w:rsidP="00FC745B">
      <w:pPr>
        <w:pStyle w:val="af6"/>
        <w:ind w:left="-284" w:firstLine="426"/>
        <w:jc w:val="right"/>
      </w:pPr>
      <w:r w:rsidRPr="00FC745B">
        <w:t xml:space="preserve">от </w:t>
      </w:r>
      <w:r w:rsidR="00060CF6" w:rsidRPr="00FC745B">
        <w:t>«</w:t>
      </w:r>
      <w:r w:rsidR="00EF13CF" w:rsidRPr="00FC745B">
        <w:t>____</w:t>
      </w:r>
      <w:r w:rsidR="00060CF6" w:rsidRPr="00FC745B">
        <w:t>»</w:t>
      </w:r>
      <w:r w:rsidR="00C22E41" w:rsidRPr="00FC745B">
        <w:t xml:space="preserve"> </w:t>
      </w:r>
      <w:r w:rsidR="00EF13CF" w:rsidRPr="00FC745B">
        <w:t>________</w:t>
      </w:r>
      <w:r w:rsidRPr="00FC745B">
        <w:t xml:space="preserve"> </w:t>
      </w:r>
      <w:r w:rsidR="000D3D13" w:rsidRPr="00FC745B">
        <w:t>2026</w:t>
      </w:r>
      <w:r w:rsidR="00060CF6" w:rsidRPr="00FC745B">
        <w:t xml:space="preserve"> </w:t>
      </w:r>
      <w:r w:rsidRPr="00FC745B">
        <w:t>г.</w:t>
      </w:r>
    </w:p>
    <w:p w14:paraId="51F8596F" w14:textId="77777777" w:rsidR="00E204F8" w:rsidRPr="0082235D" w:rsidRDefault="00E204F8" w:rsidP="00475AE3">
      <w:pPr>
        <w:jc w:val="center"/>
        <w:rPr>
          <w:b/>
        </w:rPr>
      </w:pPr>
    </w:p>
    <w:p w14:paraId="51F85970" w14:textId="0C7BF4BF" w:rsidR="008350FC" w:rsidRPr="0082235D" w:rsidRDefault="008350FC" w:rsidP="00475AE3">
      <w:pPr>
        <w:jc w:val="center"/>
        <w:rPr>
          <w:b/>
          <w:sz w:val="20"/>
          <w:szCs w:val="20"/>
        </w:rPr>
      </w:pPr>
      <w:r w:rsidRPr="0082235D">
        <w:rPr>
          <w:b/>
          <w:sz w:val="20"/>
          <w:szCs w:val="20"/>
        </w:rPr>
        <w:t>Спецификация</w:t>
      </w:r>
      <w:r w:rsidR="007761F5" w:rsidRPr="0082235D">
        <w:rPr>
          <w:b/>
          <w:sz w:val="20"/>
          <w:szCs w:val="20"/>
        </w:rPr>
        <w:t xml:space="preserve"> №</w:t>
      </w:r>
      <w:r w:rsidR="00585FFB" w:rsidRPr="0082235D">
        <w:rPr>
          <w:b/>
          <w:sz w:val="20"/>
          <w:szCs w:val="20"/>
        </w:rPr>
        <w:t xml:space="preserve"> </w:t>
      </w:r>
      <w:r w:rsidR="009B66D0" w:rsidRPr="0082235D">
        <w:rPr>
          <w:b/>
          <w:sz w:val="20"/>
          <w:szCs w:val="20"/>
        </w:rPr>
        <w:t>1</w:t>
      </w:r>
      <w:r w:rsidRPr="0082235D">
        <w:rPr>
          <w:b/>
          <w:sz w:val="20"/>
          <w:szCs w:val="20"/>
        </w:rPr>
        <w:t xml:space="preserve"> на поставку </w:t>
      </w:r>
      <w:r w:rsidR="00CA5A1C" w:rsidRPr="0082235D">
        <w:rPr>
          <w:b/>
          <w:sz w:val="20"/>
          <w:szCs w:val="20"/>
        </w:rPr>
        <w:t>Товара</w:t>
      </w:r>
    </w:p>
    <w:p w14:paraId="51F85971" w14:textId="5D14D863" w:rsidR="00E204F8" w:rsidRPr="0082235D" w:rsidRDefault="00EF13CF" w:rsidP="009E7DFE">
      <w:pPr>
        <w:ind w:firstLine="888"/>
        <w:jc w:val="center"/>
        <w:rPr>
          <w:b/>
          <w:sz w:val="20"/>
          <w:szCs w:val="20"/>
        </w:rPr>
      </w:pPr>
      <w:r w:rsidRPr="0082235D">
        <w:rPr>
          <w:b/>
          <w:sz w:val="20"/>
          <w:szCs w:val="20"/>
        </w:rPr>
        <w:t xml:space="preserve">к Договору поставки № </w:t>
      </w:r>
      <w:r w:rsidR="000D3D13" w:rsidRPr="0082235D">
        <w:rPr>
          <w:b/>
          <w:sz w:val="20"/>
          <w:szCs w:val="20"/>
        </w:rPr>
        <w:t>260147209</w:t>
      </w:r>
      <w:r w:rsidR="00A2654C" w:rsidRPr="0082235D">
        <w:rPr>
          <w:b/>
          <w:sz w:val="20"/>
          <w:szCs w:val="20"/>
        </w:rPr>
        <w:t xml:space="preserve"> </w:t>
      </w:r>
      <w:r w:rsidRPr="0082235D">
        <w:rPr>
          <w:b/>
          <w:sz w:val="20"/>
          <w:szCs w:val="20"/>
        </w:rPr>
        <w:t xml:space="preserve">от «____» __________ </w:t>
      </w:r>
      <w:r w:rsidR="000D3D13" w:rsidRPr="0082235D">
        <w:rPr>
          <w:b/>
          <w:sz w:val="20"/>
          <w:szCs w:val="20"/>
        </w:rPr>
        <w:t>2026</w:t>
      </w:r>
      <w:r w:rsidRPr="0082235D">
        <w:rPr>
          <w:b/>
          <w:sz w:val="20"/>
          <w:szCs w:val="20"/>
        </w:rPr>
        <w:t xml:space="preserve"> г.</w:t>
      </w:r>
    </w:p>
    <w:p w14:paraId="51F85972" w14:textId="38D9D79A" w:rsidR="008350FC" w:rsidRDefault="008350FC" w:rsidP="00475AE3">
      <w:pPr>
        <w:pStyle w:val="af6"/>
        <w:numPr>
          <w:ilvl w:val="0"/>
          <w:numId w:val="11"/>
        </w:numPr>
        <w:spacing w:before="120"/>
        <w:rPr>
          <w:sz w:val="20"/>
          <w:szCs w:val="20"/>
        </w:rPr>
      </w:pPr>
      <w:r w:rsidRPr="0082235D">
        <w:rPr>
          <w:sz w:val="20"/>
          <w:szCs w:val="20"/>
        </w:rPr>
        <w:t xml:space="preserve">Спецификация на поставку </w:t>
      </w:r>
      <w:bookmarkStart w:id="4" w:name="_MON_1424871091"/>
      <w:bookmarkStart w:id="5" w:name="_MON_1424871474"/>
      <w:bookmarkStart w:id="6" w:name="_MON_1425105201"/>
      <w:bookmarkStart w:id="7" w:name="_MON_1425105503"/>
      <w:bookmarkStart w:id="8" w:name="_MON_1426512406"/>
      <w:bookmarkStart w:id="9" w:name="_MON_1426512489"/>
      <w:bookmarkStart w:id="10" w:name="_MON_1396175279"/>
      <w:bookmarkStart w:id="11" w:name="_MON_1396176126"/>
      <w:bookmarkStart w:id="12" w:name="_MON_1397719462"/>
      <w:bookmarkStart w:id="13" w:name="_MON_1399901645"/>
      <w:bookmarkStart w:id="14" w:name="_MON_1399984587"/>
      <w:bookmarkStart w:id="15" w:name="_MON_1399987076"/>
      <w:bookmarkStart w:id="16" w:name="_MON_1406038896"/>
      <w:bookmarkStart w:id="17" w:name="_MON_1406039293"/>
      <w:bookmarkStart w:id="18" w:name="_MON_1409475630"/>
      <w:bookmarkStart w:id="19" w:name="_MON_1421052609"/>
      <w:bookmarkStart w:id="20" w:name="_MON_1421061512"/>
      <w:bookmarkStart w:id="21" w:name="_MON_1421061530"/>
      <w:bookmarkStart w:id="22" w:name="_MON_1421061594"/>
      <w:bookmarkStart w:id="23" w:name="_MON_1421061637"/>
      <w:bookmarkStart w:id="24" w:name="_MON_1421061772"/>
      <w:bookmarkStart w:id="25" w:name="_MON_1421068125"/>
      <w:bookmarkStart w:id="26" w:name="_MON_1421068325"/>
      <w:bookmarkStart w:id="27" w:name="_MON_1421068381"/>
      <w:bookmarkStart w:id="28" w:name="_MON_1421132195"/>
      <w:bookmarkStart w:id="29" w:name="_MON_1421132823"/>
      <w:bookmarkStart w:id="30" w:name="_MON_1423573137"/>
      <w:bookmarkStart w:id="31" w:name="_MON_1424609698"/>
      <w:bookmarkStart w:id="32" w:name="_MON_1424610343"/>
      <w:bookmarkStart w:id="33" w:name="_MON_1424610434"/>
      <w:bookmarkStart w:id="34" w:name="_MON_1424610715"/>
      <w:bookmarkStart w:id="35" w:name="_MON_142461084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r w:rsidRPr="0082235D">
        <w:rPr>
          <w:sz w:val="20"/>
          <w:szCs w:val="20"/>
        </w:rPr>
        <w:t xml:space="preserve">Товара                           </w:t>
      </w:r>
      <w:r w:rsidR="009E7DFE" w:rsidRPr="0082235D">
        <w:rPr>
          <w:sz w:val="20"/>
          <w:szCs w:val="20"/>
        </w:rPr>
        <w:t xml:space="preserve">      </w:t>
      </w:r>
      <w:r w:rsidR="0027036B" w:rsidRPr="0082235D">
        <w:rPr>
          <w:sz w:val="20"/>
          <w:szCs w:val="20"/>
        </w:rPr>
        <w:t xml:space="preserve">                                                     </w:t>
      </w:r>
      <w:r w:rsidR="009E7DFE" w:rsidRPr="0082235D">
        <w:rPr>
          <w:sz w:val="20"/>
          <w:szCs w:val="20"/>
        </w:rPr>
        <w:t xml:space="preserve"> </w:t>
      </w:r>
      <w:r w:rsidR="007F1D2A" w:rsidRPr="0082235D">
        <w:rPr>
          <w:sz w:val="20"/>
          <w:szCs w:val="20"/>
        </w:rPr>
        <w:t>от</w:t>
      </w:r>
      <w:r w:rsidR="000636A2" w:rsidRPr="0082235D">
        <w:rPr>
          <w:sz w:val="20"/>
          <w:szCs w:val="20"/>
        </w:rPr>
        <w:t xml:space="preserve"> </w:t>
      </w:r>
      <w:r w:rsidR="007F1D2A" w:rsidRPr="0082235D">
        <w:rPr>
          <w:sz w:val="20"/>
          <w:szCs w:val="20"/>
        </w:rPr>
        <w:t>«</w:t>
      </w:r>
      <w:r w:rsidR="00EF13CF" w:rsidRPr="0082235D">
        <w:rPr>
          <w:sz w:val="20"/>
          <w:szCs w:val="20"/>
        </w:rPr>
        <w:t>____</w:t>
      </w:r>
      <w:r w:rsidR="007F1D2A" w:rsidRPr="0082235D">
        <w:rPr>
          <w:sz w:val="20"/>
          <w:szCs w:val="20"/>
        </w:rPr>
        <w:t>»</w:t>
      </w:r>
      <w:r w:rsidR="00585FFB" w:rsidRPr="0082235D">
        <w:rPr>
          <w:sz w:val="20"/>
          <w:szCs w:val="20"/>
        </w:rPr>
        <w:t xml:space="preserve"> </w:t>
      </w:r>
      <w:r w:rsidR="00EF13CF" w:rsidRPr="0082235D">
        <w:rPr>
          <w:sz w:val="20"/>
          <w:szCs w:val="20"/>
        </w:rPr>
        <w:t>_______</w:t>
      </w:r>
      <w:r w:rsidR="00585FFB" w:rsidRPr="0082235D">
        <w:rPr>
          <w:sz w:val="20"/>
          <w:szCs w:val="20"/>
        </w:rPr>
        <w:t xml:space="preserve"> </w:t>
      </w:r>
      <w:r w:rsidR="000D3D13" w:rsidRPr="0082235D">
        <w:rPr>
          <w:sz w:val="20"/>
          <w:szCs w:val="20"/>
        </w:rPr>
        <w:t>2026</w:t>
      </w:r>
      <w:r w:rsidR="007F1D2A" w:rsidRPr="0082235D">
        <w:rPr>
          <w:sz w:val="20"/>
          <w:szCs w:val="20"/>
        </w:rPr>
        <w:t xml:space="preserve"> г.</w:t>
      </w:r>
    </w:p>
    <w:p w14:paraId="18310424" w14:textId="77777777" w:rsidR="00FC745B" w:rsidRPr="0082235D" w:rsidRDefault="00FC745B" w:rsidP="00FC745B">
      <w:pPr>
        <w:pStyle w:val="af6"/>
        <w:spacing w:before="120"/>
        <w:ind w:left="420"/>
        <w:rPr>
          <w:sz w:val="20"/>
          <w:szCs w:val="20"/>
        </w:rPr>
      </w:pPr>
    </w:p>
    <w:tbl>
      <w:tblPr>
        <w:tblW w:w="501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51"/>
        <w:gridCol w:w="4745"/>
        <w:gridCol w:w="815"/>
        <w:gridCol w:w="809"/>
        <w:gridCol w:w="1478"/>
        <w:gridCol w:w="1667"/>
      </w:tblGrid>
      <w:tr w:rsidR="009D27E6" w:rsidRPr="0082235D" w14:paraId="51F85979" w14:textId="77777777" w:rsidTr="00A4085F">
        <w:trPr>
          <w:trHeight w:val="1077"/>
          <w:tblHeader/>
        </w:trPr>
        <w:tc>
          <w:tcPr>
            <w:tcW w:w="274" w:type="pct"/>
            <w:shd w:val="clear" w:color="auto" w:fill="F2F2F2"/>
            <w:vAlign w:val="center"/>
          </w:tcPr>
          <w:p w14:paraId="52883F0A" w14:textId="77777777" w:rsidR="009D27E6" w:rsidRPr="0082235D" w:rsidRDefault="00EF13CF" w:rsidP="009D27E6">
            <w:pPr>
              <w:pStyle w:val="af4"/>
              <w:keepNext w:val="0"/>
              <w:jc w:val="center"/>
              <w:rPr>
                <w:b/>
                <w:sz w:val="20"/>
                <w:szCs w:val="20"/>
              </w:rPr>
            </w:pPr>
            <w:r w:rsidRPr="0082235D">
              <w:rPr>
                <w:b/>
                <w:sz w:val="20"/>
                <w:szCs w:val="20"/>
              </w:rPr>
              <w:t>№</w:t>
            </w:r>
          </w:p>
          <w:p w14:paraId="51F85973" w14:textId="78BC54F3" w:rsidR="00EF13CF" w:rsidRPr="0082235D" w:rsidRDefault="00EF13CF" w:rsidP="009D27E6">
            <w:pPr>
              <w:pStyle w:val="af4"/>
              <w:keepNext w:val="0"/>
              <w:jc w:val="center"/>
              <w:rPr>
                <w:b/>
                <w:sz w:val="20"/>
                <w:szCs w:val="20"/>
              </w:rPr>
            </w:pPr>
            <w:r w:rsidRPr="0082235D">
              <w:rPr>
                <w:b/>
                <w:sz w:val="20"/>
                <w:szCs w:val="20"/>
              </w:rPr>
              <w:t>п/п</w:t>
            </w:r>
          </w:p>
        </w:tc>
        <w:tc>
          <w:tcPr>
            <w:tcW w:w="2357" w:type="pct"/>
            <w:shd w:val="clear" w:color="auto" w:fill="F2F2F2"/>
            <w:vAlign w:val="center"/>
          </w:tcPr>
          <w:p w14:paraId="51F85974" w14:textId="77777777" w:rsidR="00EF13CF" w:rsidRPr="0082235D" w:rsidRDefault="00EF13CF" w:rsidP="00EF13CF">
            <w:pPr>
              <w:pStyle w:val="af4"/>
              <w:keepNext w:val="0"/>
              <w:jc w:val="center"/>
              <w:rPr>
                <w:b/>
                <w:sz w:val="20"/>
                <w:szCs w:val="20"/>
              </w:rPr>
            </w:pPr>
            <w:r w:rsidRPr="0082235D">
              <w:rPr>
                <w:b/>
                <w:sz w:val="20"/>
                <w:szCs w:val="20"/>
              </w:rPr>
              <w:t>Наименование</w:t>
            </w:r>
          </w:p>
        </w:tc>
        <w:tc>
          <w:tcPr>
            <w:tcW w:w="405" w:type="pct"/>
            <w:shd w:val="clear" w:color="auto" w:fill="F2F2F2"/>
            <w:vAlign w:val="center"/>
          </w:tcPr>
          <w:p w14:paraId="51F85975" w14:textId="77777777" w:rsidR="00EF13CF" w:rsidRPr="0082235D" w:rsidRDefault="00EF13CF" w:rsidP="00EF13CF">
            <w:pPr>
              <w:pStyle w:val="af4"/>
              <w:keepNext w:val="0"/>
              <w:jc w:val="center"/>
              <w:rPr>
                <w:b/>
                <w:sz w:val="20"/>
                <w:szCs w:val="20"/>
              </w:rPr>
            </w:pPr>
            <w:r w:rsidRPr="0082235D">
              <w:rPr>
                <w:b/>
                <w:sz w:val="20"/>
                <w:szCs w:val="20"/>
              </w:rPr>
              <w:t>Ед. изм.</w:t>
            </w:r>
          </w:p>
        </w:tc>
        <w:tc>
          <w:tcPr>
            <w:tcW w:w="402" w:type="pct"/>
            <w:shd w:val="clear" w:color="auto" w:fill="F2F2F2"/>
            <w:vAlign w:val="center"/>
          </w:tcPr>
          <w:p w14:paraId="51F85976" w14:textId="77777777" w:rsidR="00EF13CF" w:rsidRPr="0082235D" w:rsidRDefault="00EF13CF" w:rsidP="00EF13CF">
            <w:pPr>
              <w:pStyle w:val="af4"/>
              <w:keepNext w:val="0"/>
              <w:jc w:val="center"/>
              <w:rPr>
                <w:b/>
                <w:sz w:val="20"/>
                <w:szCs w:val="20"/>
              </w:rPr>
            </w:pPr>
            <w:r w:rsidRPr="0082235D">
              <w:rPr>
                <w:b/>
                <w:sz w:val="20"/>
                <w:szCs w:val="20"/>
              </w:rPr>
              <w:t>Кол-во</w:t>
            </w:r>
          </w:p>
        </w:tc>
        <w:tc>
          <w:tcPr>
            <w:tcW w:w="734" w:type="pct"/>
            <w:shd w:val="clear" w:color="auto" w:fill="F2F2F2"/>
            <w:vAlign w:val="center"/>
          </w:tcPr>
          <w:p w14:paraId="51F85977" w14:textId="144CFE18" w:rsidR="00EF13CF" w:rsidRPr="0082235D" w:rsidRDefault="00EF13CF" w:rsidP="00EF13CF">
            <w:pPr>
              <w:pStyle w:val="af4"/>
              <w:keepNext w:val="0"/>
              <w:jc w:val="center"/>
              <w:rPr>
                <w:b/>
                <w:sz w:val="20"/>
                <w:szCs w:val="20"/>
              </w:rPr>
            </w:pPr>
            <w:r w:rsidRPr="0082235D">
              <w:rPr>
                <w:b/>
                <w:sz w:val="20"/>
                <w:szCs w:val="20"/>
              </w:rPr>
              <w:t>Цена за ед. Товара без НДС, руб.</w:t>
            </w:r>
          </w:p>
        </w:tc>
        <w:tc>
          <w:tcPr>
            <w:tcW w:w="828" w:type="pct"/>
            <w:shd w:val="clear" w:color="auto" w:fill="F2F2F2"/>
            <w:vAlign w:val="center"/>
          </w:tcPr>
          <w:p w14:paraId="51F85978" w14:textId="77777777" w:rsidR="00EF13CF" w:rsidRPr="0082235D" w:rsidRDefault="00EF13CF" w:rsidP="00EF13CF">
            <w:pPr>
              <w:pStyle w:val="af4"/>
              <w:keepNext w:val="0"/>
              <w:jc w:val="center"/>
              <w:rPr>
                <w:b/>
                <w:sz w:val="20"/>
                <w:szCs w:val="20"/>
              </w:rPr>
            </w:pPr>
            <w:r w:rsidRPr="0082235D">
              <w:rPr>
                <w:b/>
                <w:sz w:val="20"/>
                <w:szCs w:val="20"/>
              </w:rPr>
              <w:t>Общая стоимость Товара без НДС, руб.</w:t>
            </w:r>
          </w:p>
        </w:tc>
      </w:tr>
      <w:tr w:rsidR="00111D38" w:rsidRPr="0082235D" w14:paraId="51F85980" w14:textId="77777777" w:rsidTr="00A4085F">
        <w:trPr>
          <w:trHeight w:val="270"/>
        </w:trPr>
        <w:tc>
          <w:tcPr>
            <w:tcW w:w="274" w:type="pct"/>
            <w:vAlign w:val="center"/>
          </w:tcPr>
          <w:p w14:paraId="51F8597A" w14:textId="77777777" w:rsidR="00EF13CF" w:rsidRPr="0082235D" w:rsidRDefault="00EF13CF" w:rsidP="00EF13CF">
            <w:pPr>
              <w:pStyle w:val="af4"/>
              <w:keepNext w:val="0"/>
              <w:jc w:val="center"/>
              <w:rPr>
                <w:b/>
                <w:sz w:val="20"/>
                <w:szCs w:val="20"/>
              </w:rPr>
            </w:pPr>
            <w:r w:rsidRPr="0082235D">
              <w:rPr>
                <w:b/>
                <w:sz w:val="20"/>
                <w:szCs w:val="20"/>
              </w:rPr>
              <w:t>1</w:t>
            </w:r>
          </w:p>
        </w:tc>
        <w:tc>
          <w:tcPr>
            <w:tcW w:w="2357" w:type="pct"/>
            <w:vAlign w:val="center"/>
          </w:tcPr>
          <w:p w14:paraId="51F8597B" w14:textId="77777777" w:rsidR="00EF13CF" w:rsidRPr="0082235D" w:rsidRDefault="00EF13CF" w:rsidP="00EF13CF">
            <w:pPr>
              <w:pStyle w:val="af4"/>
              <w:keepNext w:val="0"/>
              <w:jc w:val="center"/>
              <w:rPr>
                <w:b/>
                <w:sz w:val="20"/>
                <w:szCs w:val="20"/>
              </w:rPr>
            </w:pPr>
            <w:r w:rsidRPr="0082235D">
              <w:rPr>
                <w:b/>
                <w:sz w:val="20"/>
                <w:szCs w:val="20"/>
              </w:rPr>
              <w:t>2</w:t>
            </w:r>
          </w:p>
        </w:tc>
        <w:tc>
          <w:tcPr>
            <w:tcW w:w="405" w:type="pct"/>
            <w:vAlign w:val="center"/>
          </w:tcPr>
          <w:p w14:paraId="51F8597C" w14:textId="77777777" w:rsidR="00EF13CF" w:rsidRPr="0082235D" w:rsidRDefault="00EF13CF" w:rsidP="00EF13CF">
            <w:pPr>
              <w:pStyle w:val="af4"/>
              <w:keepNext w:val="0"/>
              <w:jc w:val="center"/>
              <w:rPr>
                <w:b/>
                <w:sz w:val="20"/>
                <w:szCs w:val="20"/>
              </w:rPr>
            </w:pPr>
            <w:r w:rsidRPr="0082235D">
              <w:rPr>
                <w:b/>
                <w:sz w:val="20"/>
                <w:szCs w:val="20"/>
              </w:rPr>
              <w:t>3</w:t>
            </w:r>
          </w:p>
        </w:tc>
        <w:tc>
          <w:tcPr>
            <w:tcW w:w="402" w:type="pct"/>
            <w:vAlign w:val="center"/>
          </w:tcPr>
          <w:p w14:paraId="51F8597D" w14:textId="77777777" w:rsidR="00EF13CF" w:rsidRPr="0082235D" w:rsidRDefault="00EF13CF" w:rsidP="00EF13CF">
            <w:pPr>
              <w:pStyle w:val="af4"/>
              <w:keepNext w:val="0"/>
              <w:jc w:val="center"/>
              <w:rPr>
                <w:b/>
                <w:sz w:val="20"/>
                <w:szCs w:val="20"/>
              </w:rPr>
            </w:pPr>
            <w:r w:rsidRPr="0082235D">
              <w:rPr>
                <w:b/>
                <w:sz w:val="20"/>
                <w:szCs w:val="20"/>
              </w:rPr>
              <w:t>4</w:t>
            </w:r>
          </w:p>
        </w:tc>
        <w:tc>
          <w:tcPr>
            <w:tcW w:w="734" w:type="pct"/>
            <w:vAlign w:val="center"/>
          </w:tcPr>
          <w:p w14:paraId="51F8597E" w14:textId="77777777" w:rsidR="00EF13CF" w:rsidRPr="0082235D" w:rsidRDefault="00EF13CF" w:rsidP="00EF13CF">
            <w:pPr>
              <w:pStyle w:val="af4"/>
              <w:keepNext w:val="0"/>
              <w:jc w:val="center"/>
              <w:rPr>
                <w:b/>
                <w:sz w:val="20"/>
                <w:szCs w:val="20"/>
              </w:rPr>
            </w:pPr>
            <w:r w:rsidRPr="0082235D">
              <w:rPr>
                <w:b/>
                <w:sz w:val="20"/>
                <w:szCs w:val="20"/>
              </w:rPr>
              <w:t>5</w:t>
            </w:r>
          </w:p>
        </w:tc>
        <w:tc>
          <w:tcPr>
            <w:tcW w:w="828" w:type="pct"/>
            <w:vAlign w:val="center"/>
          </w:tcPr>
          <w:p w14:paraId="51F8597F" w14:textId="77777777" w:rsidR="00EF13CF" w:rsidRPr="0082235D" w:rsidRDefault="00EF13CF" w:rsidP="00EF13CF">
            <w:pPr>
              <w:pStyle w:val="af4"/>
              <w:keepNext w:val="0"/>
              <w:jc w:val="center"/>
              <w:rPr>
                <w:b/>
                <w:sz w:val="20"/>
                <w:szCs w:val="20"/>
              </w:rPr>
            </w:pPr>
            <w:r w:rsidRPr="0082235D">
              <w:rPr>
                <w:b/>
                <w:sz w:val="20"/>
                <w:szCs w:val="20"/>
              </w:rPr>
              <w:t>6</w:t>
            </w:r>
          </w:p>
        </w:tc>
      </w:tr>
      <w:tr w:rsidR="00076A52" w:rsidRPr="0082235D" w14:paraId="51F85987" w14:textId="77777777" w:rsidTr="00076A52">
        <w:trPr>
          <w:trHeight w:val="20"/>
        </w:trPr>
        <w:tc>
          <w:tcPr>
            <w:tcW w:w="274" w:type="pct"/>
            <w:vAlign w:val="center"/>
          </w:tcPr>
          <w:p w14:paraId="51F85981" w14:textId="566AEFEE" w:rsidR="00076A52" w:rsidRPr="0082235D" w:rsidRDefault="00076A52" w:rsidP="00076A52">
            <w:pPr>
              <w:pStyle w:val="af5"/>
              <w:ind w:right="25"/>
              <w:jc w:val="center"/>
              <w:rPr>
                <w:sz w:val="20"/>
                <w:szCs w:val="20"/>
              </w:rPr>
            </w:pPr>
            <w:r w:rsidRPr="0082235D">
              <w:rPr>
                <w:sz w:val="20"/>
                <w:szCs w:val="20"/>
              </w:rPr>
              <w:t>1</w:t>
            </w:r>
          </w:p>
        </w:tc>
        <w:tc>
          <w:tcPr>
            <w:tcW w:w="2357" w:type="pct"/>
            <w:vAlign w:val="center"/>
          </w:tcPr>
          <w:p w14:paraId="51F85982" w14:textId="19FD2835"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5200tn</w:t>
            </w:r>
          </w:p>
        </w:tc>
        <w:tc>
          <w:tcPr>
            <w:tcW w:w="405" w:type="pct"/>
            <w:vAlign w:val="center"/>
          </w:tcPr>
          <w:p w14:paraId="51F85983" w14:textId="001106A2" w:rsidR="00076A52" w:rsidRPr="0082235D" w:rsidRDefault="00076A52" w:rsidP="00076A52">
            <w:pPr>
              <w:jc w:val="center"/>
              <w:rPr>
                <w:sz w:val="20"/>
                <w:szCs w:val="20"/>
              </w:rPr>
            </w:pPr>
            <w:r w:rsidRPr="0082235D">
              <w:rPr>
                <w:sz w:val="20"/>
                <w:szCs w:val="20"/>
              </w:rPr>
              <w:t>шт.</w:t>
            </w:r>
          </w:p>
        </w:tc>
        <w:tc>
          <w:tcPr>
            <w:tcW w:w="402" w:type="pct"/>
            <w:vAlign w:val="center"/>
          </w:tcPr>
          <w:p w14:paraId="51F85984" w14:textId="25F1F6B4" w:rsidR="00076A52" w:rsidRPr="0082235D" w:rsidRDefault="00076A52" w:rsidP="00076A52">
            <w:pPr>
              <w:jc w:val="center"/>
              <w:rPr>
                <w:sz w:val="20"/>
                <w:szCs w:val="20"/>
              </w:rPr>
            </w:pPr>
            <w:r w:rsidRPr="00076A52">
              <w:rPr>
                <w:sz w:val="20"/>
                <w:szCs w:val="20"/>
              </w:rPr>
              <w:t>2</w:t>
            </w:r>
          </w:p>
        </w:tc>
        <w:tc>
          <w:tcPr>
            <w:tcW w:w="734" w:type="pct"/>
            <w:vAlign w:val="center"/>
          </w:tcPr>
          <w:p w14:paraId="51F85985" w14:textId="488E6ED0"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51F85986" w14:textId="2C54B41C" w:rsidR="00076A52" w:rsidRPr="0082235D" w:rsidRDefault="00076A52" w:rsidP="00076A52">
            <w:pPr>
              <w:pStyle w:val="ConsNonformat"/>
              <w:widowControl/>
              <w:outlineLvl w:val="0"/>
              <w:rPr>
                <w:rFonts w:ascii="Times New Roman" w:hAnsi="Times New Roman"/>
                <w:bCs/>
              </w:rPr>
            </w:pPr>
          </w:p>
        </w:tc>
      </w:tr>
      <w:tr w:rsidR="00076A52" w:rsidRPr="0082235D" w14:paraId="3122C085" w14:textId="77777777" w:rsidTr="00076A52">
        <w:trPr>
          <w:trHeight w:val="20"/>
        </w:trPr>
        <w:tc>
          <w:tcPr>
            <w:tcW w:w="274" w:type="pct"/>
            <w:vAlign w:val="center"/>
          </w:tcPr>
          <w:p w14:paraId="1ADE820C" w14:textId="0B622B1D" w:rsidR="00076A52" w:rsidRPr="0082235D" w:rsidRDefault="00076A52" w:rsidP="00076A52">
            <w:pPr>
              <w:pStyle w:val="af5"/>
              <w:ind w:right="25"/>
              <w:jc w:val="center"/>
              <w:rPr>
                <w:sz w:val="20"/>
                <w:szCs w:val="20"/>
              </w:rPr>
            </w:pPr>
            <w:r w:rsidRPr="0082235D">
              <w:rPr>
                <w:sz w:val="20"/>
                <w:szCs w:val="20"/>
              </w:rPr>
              <w:t>2</w:t>
            </w:r>
          </w:p>
        </w:tc>
        <w:tc>
          <w:tcPr>
            <w:tcW w:w="2357" w:type="pct"/>
            <w:vAlign w:val="center"/>
          </w:tcPr>
          <w:p w14:paraId="652FBB08" w14:textId="276F7D91"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M225rdn</w:t>
            </w:r>
          </w:p>
        </w:tc>
        <w:tc>
          <w:tcPr>
            <w:tcW w:w="405" w:type="pct"/>
            <w:vAlign w:val="center"/>
          </w:tcPr>
          <w:p w14:paraId="73271658" w14:textId="21DA7458" w:rsidR="00076A52" w:rsidRPr="0082235D" w:rsidRDefault="00076A52" w:rsidP="00076A52">
            <w:pPr>
              <w:jc w:val="center"/>
              <w:rPr>
                <w:sz w:val="20"/>
                <w:szCs w:val="20"/>
              </w:rPr>
            </w:pPr>
            <w:r w:rsidRPr="0082235D">
              <w:rPr>
                <w:sz w:val="20"/>
                <w:szCs w:val="20"/>
              </w:rPr>
              <w:t>шт.</w:t>
            </w:r>
          </w:p>
        </w:tc>
        <w:tc>
          <w:tcPr>
            <w:tcW w:w="402" w:type="pct"/>
            <w:vAlign w:val="center"/>
          </w:tcPr>
          <w:p w14:paraId="3D911226" w14:textId="58BC9E83" w:rsidR="00076A52" w:rsidRPr="0082235D" w:rsidRDefault="00076A52" w:rsidP="00076A52">
            <w:pPr>
              <w:jc w:val="center"/>
              <w:rPr>
                <w:sz w:val="20"/>
                <w:szCs w:val="20"/>
              </w:rPr>
            </w:pPr>
            <w:r w:rsidRPr="00076A52">
              <w:rPr>
                <w:sz w:val="20"/>
                <w:szCs w:val="20"/>
              </w:rPr>
              <w:t>15</w:t>
            </w:r>
          </w:p>
        </w:tc>
        <w:tc>
          <w:tcPr>
            <w:tcW w:w="734" w:type="pct"/>
            <w:vAlign w:val="center"/>
          </w:tcPr>
          <w:p w14:paraId="0172101A" w14:textId="333317FB"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0FE07630" w14:textId="1B3DF6D5" w:rsidR="00076A52" w:rsidRPr="0082235D" w:rsidRDefault="00076A52" w:rsidP="00076A52">
            <w:pPr>
              <w:pStyle w:val="ConsNonformat"/>
              <w:widowControl/>
              <w:outlineLvl w:val="0"/>
              <w:rPr>
                <w:rFonts w:ascii="Times New Roman" w:hAnsi="Times New Roman"/>
                <w:bCs/>
              </w:rPr>
            </w:pPr>
          </w:p>
        </w:tc>
      </w:tr>
      <w:tr w:rsidR="00076A52" w:rsidRPr="0082235D" w14:paraId="79EC4B7A" w14:textId="77777777" w:rsidTr="00076A52">
        <w:trPr>
          <w:trHeight w:val="20"/>
        </w:trPr>
        <w:tc>
          <w:tcPr>
            <w:tcW w:w="274" w:type="pct"/>
            <w:vAlign w:val="center"/>
          </w:tcPr>
          <w:p w14:paraId="6CF76DDF" w14:textId="00C5962D" w:rsidR="00076A52" w:rsidRPr="0082235D" w:rsidRDefault="00076A52" w:rsidP="00076A52">
            <w:pPr>
              <w:pStyle w:val="af5"/>
              <w:ind w:right="25"/>
              <w:jc w:val="center"/>
              <w:rPr>
                <w:sz w:val="20"/>
                <w:szCs w:val="20"/>
              </w:rPr>
            </w:pPr>
            <w:r w:rsidRPr="0082235D">
              <w:rPr>
                <w:sz w:val="20"/>
                <w:szCs w:val="20"/>
              </w:rPr>
              <w:t>3</w:t>
            </w:r>
          </w:p>
        </w:tc>
        <w:tc>
          <w:tcPr>
            <w:tcW w:w="2357" w:type="pct"/>
            <w:vAlign w:val="center"/>
          </w:tcPr>
          <w:p w14:paraId="6B3EE5CA" w14:textId="1D3913A4"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M428fdn</w:t>
            </w:r>
          </w:p>
        </w:tc>
        <w:tc>
          <w:tcPr>
            <w:tcW w:w="405" w:type="pct"/>
            <w:vAlign w:val="center"/>
          </w:tcPr>
          <w:p w14:paraId="6702783B" w14:textId="562ECB1C" w:rsidR="00076A52" w:rsidRPr="0082235D" w:rsidRDefault="00076A52" w:rsidP="00076A52">
            <w:pPr>
              <w:jc w:val="center"/>
              <w:rPr>
                <w:sz w:val="20"/>
                <w:szCs w:val="20"/>
              </w:rPr>
            </w:pPr>
            <w:r w:rsidRPr="0082235D">
              <w:rPr>
                <w:sz w:val="20"/>
                <w:szCs w:val="20"/>
              </w:rPr>
              <w:t>шт.</w:t>
            </w:r>
          </w:p>
        </w:tc>
        <w:tc>
          <w:tcPr>
            <w:tcW w:w="402" w:type="pct"/>
            <w:vAlign w:val="center"/>
          </w:tcPr>
          <w:p w14:paraId="64CB6764" w14:textId="16BEEC93" w:rsidR="00076A52" w:rsidRPr="0082235D" w:rsidRDefault="00076A52" w:rsidP="00076A52">
            <w:pPr>
              <w:jc w:val="center"/>
              <w:rPr>
                <w:sz w:val="20"/>
                <w:szCs w:val="20"/>
              </w:rPr>
            </w:pPr>
            <w:r w:rsidRPr="00076A52">
              <w:rPr>
                <w:sz w:val="20"/>
                <w:szCs w:val="20"/>
              </w:rPr>
              <w:t>4</w:t>
            </w:r>
          </w:p>
        </w:tc>
        <w:tc>
          <w:tcPr>
            <w:tcW w:w="734" w:type="pct"/>
            <w:vAlign w:val="center"/>
          </w:tcPr>
          <w:p w14:paraId="6A4A601C" w14:textId="0B81803F"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42560AE2" w14:textId="4A2BC06A" w:rsidR="00076A52" w:rsidRPr="0082235D" w:rsidRDefault="00076A52" w:rsidP="00076A52">
            <w:pPr>
              <w:pStyle w:val="ConsNonformat"/>
              <w:widowControl/>
              <w:outlineLvl w:val="0"/>
              <w:rPr>
                <w:rFonts w:ascii="Times New Roman" w:hAnsi="Times New Roman"/>
                <w:bCs/>
              </w:rPr>
            </w:pPr>
          </w:p>
        </w:tc>
      </w:tr>
      <w:tr w:rsidR="00076A52" w:rsidRPr="0082235D" w14:paraId="2454AADF" w14:textId="77777777" w:rsidTr="00076A52">
        <w:trPr>
          <w:trHeight w:val="20"/>
        </w:trPr>
        <w:tc>
          <w:tcPr>
            <w:tcW w:w="274" w:type="pct"/>
            <w:vAlign w:val="center"/>
          </w:tcPr>
          <w:p w14:paraId="7A0838EE" w14:textId="65A7BBBD" w:rsidR="00076A52" w:rsidRPr="0082235D" w:rsidRDefault="00076A52" w:rsidP="00076A52">
            <w:pPr>
              <w:pStyle w:val="af5"/>
              <w:ind w:right="25"/>
              <w:jc w:val="center"/>
              <w:rPr>
                <w:sz w:val="20"/>
                <w:szCs w:val="20"/>
              </w:rPr>
            </w:pPr>
            <w:r w:rsidRPr="0082235D">
              <w:rPr>
                <w:sz w:val="20"/>
                <w:szCs w:val="20"/>
              </w:rPr>
              <w:t>4</w:t>
            </w:r>
          </w:p>
        </w:tc>
        <w:tc>
          <w:tcPr>
            <w:tcW w:w="2357" w:type="pct"/>
            <w:vAlign w:val="center"/>
          </w:tcPr>
          <w:p w14:paraId="287CEFDC" w14:textId="46057233"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1536dfn MFP</w:t>
            </w:r>
          </w:p>
        </w:tc>
        <w:tc>
          <w:tcPr>
            <w:tcW w:w="405" w:type="pct"/>
            <w:vAlign w:val="center"/>
          </w:tcPr>
          <w:p w14:paraId="5C0A85E4" w14:textId="3A4431AF" w:rsidR="00076A52" w:rsidRPr="0082235D" w:rsidRDefault="00076A52" w:rsidP="00076A52">
            <w:pPr>
              <w:jc w:val="center"/>
              <w:rPr>
                <w:sz w:val="20"/>
                <w:szCs w:val="20"/>
              </w:rPr>
            </w:pPr>
            <w:r w:rsidRPr="0082235D">
              <w:rPr>
                <w:sz w:val="20"/>
                <w:szCs w:val="20"/>
              </w:rPr>
              <w:t>шт.</w:t>
            </w:r>
          </w:p>
        </w:tc>
        <w:tc>
          <w:tcPr>
            <w:tcW w:w="402" w:type="pct"/>
            <w:vAlign w:val="center"/>
          </w:tcPr>
          <w:p w14:paraId="1ABF53CC" w14:textId="05FDDFB6" w:rsidR="00076A52" w:rsidRPr="0082235D" w:rsidRDefault="00076A52" w:rsidP="00076A52">
            <w:pPr>
              <w:jc w:val="center"/>
              <w:rPr>
                <w:sz w:val="20"/>
                <w:szCs w:val="20"/>
              </w:rPr>
            </w:pPr>
            <w:r w:rsidRPr="00076A52">
              <w:rPr>
                <w:sz w:val="20"/>
                <w:szCs w:val="20"/>
              </w:rPr>
              <w:t>10</w:t>
            </w:r>
          </w:p>
        </w:tc>
        <w:tc>
          <w:tcPr>
            <w:tcW w:w="734" w:type="pct"/>
            <w:vAlign w:val="center"/>
          </w:tcPr>
          <w:p w14:paraId="38FE7607" w14:textId="61016611"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1502B7DF" w14:textId="0221AD48" w:rsidR="00076A52" w:rsidRPr="0082235D" w:rsidRDefault="00076A52" w:rsidP="00076A52">
            <w:pPr>
              <w:pStyle w:val="ConsNonformat"/>
              <w:widowControl/>
              <w:outlineLvl w:val="0"/>
              <w:rPr>
                <w:rFonts w:ascii="Times New Roman" w:hAnsi="Times New Roman"/>
                <w:bCs/>
              </w:rPr>
            </w:pPr>
          </w:p>
        </w:tc>
      </w:tr>
      <w:tr w:rsidR="00076A52" w:rsidRPr="0082235D" w14:paraId="203FEAAD" w14:textId="77777777" w:rsidTr="00076A52">
        <w:trPr>
          <w:trHeight w:val="20"/>
        </w:trPr>
        <w:tc>
          <w:tcPr>
            <w:tcW w:w="274" w:type="pct"/>
            <w:vAlign w:val="center"/>
          </w:tcPr>
          <w:p w14:paraId="31C03F51" w14:textId="1798BDEE" w:rsidR="00076A52" w:rsidRPr="0082235D" w:rsidRDefault="00076A52" w:rsidP="00076A52">
            <w:pPr>
              <w:pStyle w:val="af5"/>
              <w:ind w:right="25"/>
              <w:jc w:val="center"/>
              <w:rPr>
                <w:sz w:val="20"/>
                <w:szCs w:val="20"/>
              </w:rPr>
            </w:pPr>
            <w:r w:rsidRPr="0082235D">
              <w:rPr>
                <w:sz w:val="20"/>
                <w:szCs w:val="20"/>
              </w:rPr>
              <w:t>5</w:t>
            </w:r>
          </w:p>
        </w:tc>
        <w:tc>
          <w:tcPr>
            <w:tcW w:w="2357" w:type="pct"/>
            <w:vAlign w:val="center"/>
          </w:tcPr>
          <w:p w14:paraId="3749C6DD" w14:textId="0B82DADF"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M521dw</w:t>
            </w:r>
          </w:p>
        </w:tc>
        <w:tc>
          <w:tcPr>
            <w:tcW w:w="405" w:type="pct"/>
            <w:vAlign w:val="center"/>
          </w:tcPr>
          <w:p w14:paraId="245EEE38" w14:textId="4D4B54EA" w:rsidR="00076A52" w:rsidRPr="0082235D" w:rsidRDefault="00076A52" w:rsidP="00076A52">
            <w:pPr>
              <w:jc w:val="center"/>
              <w:rPr>
                <w:sz w:val="20"/>
                <w:szCs w:val="20"/>
              </w:rPr>
            </w:pPr>
            <w:r w:rsidRPr="0082235D">
              <w:rPr>
                <w:sz w:val="20"/>
                <w:szCs w:val="20"/>
              </w:rPr>
              <w:t>шт.</w:t>
            </w:r>
          </w:p>
        </w:tc>
        <w:tc>
          <w:tcPr>
            <w:tcW w:w="402" w:type="pct"/>
            <w:vAlign w:val="center"/>
          </w:tcPr>
          <w:p w14:paraId="68E59D54" w14:textId="6AA4843E" w:rsidR="00076A52" w:rsidRPr="0082235D" w:rsidRDefault="00076A52" w:rsidP="00076A52">
            <w:pPr>
              <w:jc w:val="center"/>
              <w:rPr>
                <w:sz w:val="20"/>
                <w:szCs w:val="20"/>
              </w:rPr>
            </w:pPr>
            <w:r w:rsidRPr="00076A52">
              <w:rPr>
                <w:sz w:val="20"/>
                <w:szCs w:val="20"/>
              </w:rPr>
              <w:t>2</w:t>
            </w:r>
          </w:p>
        </w:tc>
        <w:tc>
          <w:tcPr>
            <w:tcW w:w="734" w:type="pct"/>
            <w:vAlign w:val="center"/>
          </w:tcPr>
          <w:p w14:paraId="4BD18831" w14:textId="065E788D"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40629020" w14:textId="0DB57BE3" w:rsidR="00076A52" w:rsidRPr="0082235D" w:rsidRDefault="00076A52" w:rsidP="00076A52">
            <w:pPr>
              <w:pStyle w:val="ConsNonformat"/>
              <w:widowControl/>
              <w:outlineLvl w:val="0"/>
              <w:rPr>
                <w:rFonts w:ascii="Times New Roman" w:hAnsi="Times New Roman"/>
                <w:bCs/>
              </w:rPr>
            </w:pPr>
          </w:p>
        </w:tc>
      </w:tr>
      <w:tr w:rsidR="00076A52" w:rsidRPr="0082235D" w14:paraId="019ABCA6" w14:textId="77777777" w:rsidTr="00076A52">
        <w:trPr>
          <w:trHeight w:val="20"/>
        </w:trPr>
        <w:tc>
          <w:tcPr>
            <w:tcW w:w="274" w:type="pct"/>
            <w:vAlign w:val="center"/>
          </w:tcPr>
          <w:p w14:paraId="6BCCDBFC" w14:textId="4343D1E5" w:rsidR="00076A52" w:rsidRPr="0082235D" w:rsidRDefault="00076A52" w:rsidP="00076A52">
            <w:pPr>
              <w:pStyle w:val="af5"/>
              <w:ind w:right="25"/>
              <w:jc w:val="center"/>
              <w:rPr>
                <w:sz w:val="20"/>
                <w:szCs w:val="20"/>
              </w:rPr>
            </w:pPr>
            <w:r w:rsidRPr="0082235D">
              <w:rPr>
                <w:sz w:val="20"/>
                <w:szCs w:val="20"/>
              </w:rPr>
              <w:t>6</w:t>
            </w:r>
          </w:p>
        </w:tc>
        <w:tc>
          <w:tcPr>
            <w:tcW w:w="2357" w:type="pct"/>
            <w:vAlign w:val="center"/>
          </w:tcPr>
          <w:p w14:paraId="2D204BA2" w14:textId="2161F649"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M426fdn</w:t>
            </w:r>
          </w:p>
        </w:tc>
        <w:tc>
          <w:tcPr>
            <w:tcW w:w="405" w:type="pct"/>
            <w:vAlign w:val="center"/>
          </w:tcPr>
          <w:p w14:paraId="4B024DB5" w14:textId="185B5630" w:rsidR="00076A52" w:rsidRPr="0082235D" w:rsidRDefault="00076A52" w:rsidP="00076A52">
            <w:pPr>
              <w:jc w:val="center"/>
              <w:rPr>
                <w:sz w:val="20"/>
                <w:szCs w:val="20"/>
              </w:rPr>
            </w:pPr>
            <w:r w:rsidRPr="0082235D">
              <w:rPr>
                <w:sz w:val="20"/>
                <w:szCs w:val="20"/>
              </w:rPr>
              <w:t>шт.</w:t>
            </w:r>
          </w:p>
        </w:tc>
        <w:tc>
          <w:tcPr>
            <w:tcW w:w="402" w:type="pct"/>
            <w:vAlign w:val="center"/>
          </w:tcPr>
          <w:p w14:paraId="326BFA03" w14:textId="6AB85B73" w:rsidR="00076A52" w:rsidRPr="0082235D" w:rsidRDefault="00076A52" w:rsidP="00076A52">
            <w:pPr>
              <w:jc w:val="center"/>
              <w:rPr>
                <w:sz w:val="20"/>
                <w:szCs w:val="20"/>
              </w:rPr>
            </w:pPr>
            <w:r w:rsidRPr="00076A52">
              <w:rPr>
                <w:sz w:val="20"/>
                <w:szCs w:val="20"/>
              </w:rPr>
              <w:t>2</w:t>
            </w:r>
          </w:p>
        </w:tc>
        <w:tc>
          <w:tcPr>
            <w:tcW w:w="734" w:type="pct"/>
            <w:vAlign w:val="center"/>
          </w:tcPr>
          <w:p w14:paraId="73631616" w14:textId="4565816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3B533165" w14:textId="71437ED4" w:rsidR="00076A52" w:rsidRPr="0082235D" w:rsidRDefault="00076A52" w:rsidP="00076A52">
            <w:pPr>
              <w:pStyle w:val="ConsNonformat"/>
              <w:widowControl/>
              <w:outlineLvl w:val="0"/>
              <w:rPr>
                <w:rFonts w:ascii="Times New Roman" w:hAnsi="Times New Roman"/>
                <w:bCs/>
              </w:rPr>
            </w:pPr>
          </w:p>
        </w:tc>
      </w:tr>
      <w:tr w:rsidR="00076A52" w:rsidRPr="0082235D" w14:paraId="55B69678" w14:textId="77777777" w:rsidTr="00076A52">
        <w:trPr>
          <w:trHeight w:val="20"/>
        </w:trPr>
        <w:tc>
          <w:tcPr>
            <w:tcW w:w="274" w:type="pct"/>
            <w:vAlign w:val="center"/>
          </w:tcPr>
          <w:p w14:paraId="329AEE12" w14:textId="0269DF48" w:rsidR="00076A52" w:rsidRPr="0082235D" w:rsidRDefault="00076A52" w:rsidP="00076A52">
            <w:pPr>
              <w:pStyle w:val="af5"/>
              <w:ind w:right="25"/>
              <w:jc w:val="center"/>
              <w:rPr>
                <w:sz w:val="20"/>
                <w:szCs w:val="20"/>
              </w:rPr>
            </w:pPr>
            <w:r w:rsidRPr="0082235D">
              <w:rPr>
                <w:sz w:val="20"/>
                <w:szCs w:val="20"/>
              </w:rPr>
              <w:t>7</w:t>
            </w:r>
          </w:p>
        </w:tc>
        <w:tc>
          <w:tcPr>
            <w:tcW w:w="2357" w:type="pct"/>
            <w:vAlign w:val="center"/>
          </w:tcPr>
          <w:p w14:paraId="7CABF9E8" w14:textId="0BE472E0" w:rsidR="00076A52" w:rsidRPr="0082235D" w:rsidRDefault="00076A52" w:rsidP="00076A52">
            <w:pPr>
              <w:rPr>
                <w:sz w:val="20"/>
                <w:szCs w:val="20"/>
              </w:rPr>
            </w:pPr>
            <w:r w:rsidRPr="00076A52">
              <w:rPr>
                <w:sz w:val="20"/>
                <w:szCs w:val="20"/>
              </w:rPr>
              <w:t xml:space="preserve">Картридж черный для МФУ HP </w:t>
            </w:r>
            <w:proofErr w:type="spellStart"/>
            <w:r w:rsidRPr="00076A52">
              <w:rPr>
                <w:sz w:val="20"/>
                <w:szCs w:val="20"/>
              </w:rPr>
              <w:t>OfficeJet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276dw</w:t>
            </w:r>
          </w:p>
        </w:tc>
        <w:tc>
          <w:tcPr>
            <w:tcW w:w="405" w:type="pct"/>
            <w:vAlign w:val="center"/>
          </w:tcPr>
          <w:p w14:paraId="6C9F4386" w14:textId="3B453A2D" w:rsidR="00076A52" w:rsidRPr="0082235D" w:rsidRDefault="00076A52" w:rsidP="00076A52">
            <w:pPr>
              <w:jc w:val="center"/>
              <w:rPr>
                <w:sz w:val="20"/>
                <w:szCs w:val="20"/>
              </w:rPr>
            </w:pPr>
            <w:r w:rsidRPr="0082235D">
              <w:rPr>
                <w:sz w:val="20"/>
                <w:szCs w:val="20"/>
              </w:rPr>
              <w:t>шт.</w:t>
            </w:r>
          </w:p>
        </w:tc>
        <w:tc>
          <w:tcPr>
            <w:tcW w:w="402" w:type="pct"/>
            <w:vAlign w:val="center"/>
          </w:tcPr>
          <w:p w14:paraId="34EE4A77" w14:textId="3D400C75" w:rsidR="00076A52" w:rsidRPr="0082235D" w:rsidRDefault="00076A52" w:rsidP="00076A52">
            <w:pPr>
              <w:jc w:val="center"/>
              <w:rPr>
                <w:sz w:val="20"/>
                <w:szCs w:val="20"/>
              </w:rPr>
            </w:pPr>
            <w:r w:rsidRPr="00076A52">
              <w:rPr>
                <w:sz w:val="20"/>
                <w:szCs w:val="20"/>
              </w:rPr>
              <w:t>6</w:t>
            </w:r>
          </w:p>
        </w:tc>
        <w:tc>
          <w:tcPr>
            <w:tcW w:w="734" w:type="pct"/>
            <w:vAlign w:val="center"/>
          </w:tcPr>
          <w:p w14:paraId="34AB8887" w14:textId="5317042A"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33A17FF5" w14:textId="622225F5" w:rsidR="00076A52" w:rsidRPr="0082235D" w:rsidRDefault="00076A52" w:rsidP="00076A52">
            <w:pPr>
              <w:pStyle w:val="ConsNonformat"/>
              <w:widowControl/>
              <w:outlineLvl w:val="0"/>
              <w:rPr>
                <w:rFonts w:ascii="Times New Roman" w:hAnsi="Times New Roman"/>
                <w:bCs/>
              </w:rPr>
            </w:pPr>
          </w:p>
        </w:tc>
      </w:tr>
      <w:tr w:rsidR="00076A52" w:rsidRPr="0082235D" w14:paraId="2C27D87E" w14:textId="77777777" w:rsidTr="00076A52">
        <w:trPr>
          <w:trHeight w:val="20"/>
        </w:trPr>
        <w:tc>
          <w:tcPr>
            <w:tcW w:w="274" w:type="pct"/>
            <w:vAlign w:val="center"/>
          </w:tcPr>
          <w:p w14:paraId="44CBABB8" w14:textId="33E0B5BA" w:rsidR="00076A52" w:rsidRPr="0082235D" w:rsidRDefault="00076A52" w:rsidP="00076A52">
            <w:pPr>
              <w:pStyle w:val="af5"/>
              <w:ind w:right="25"/>
              <w:jc w:val="center"/>
              <w:rPr>
                <w:sz w:val="20"/>
                <w:szCs w:val="20"/>
              </w:rPr>
            </w:pPr>
            <w:r w:rsidRPr="0082235D">
              <w:rPr>
                <w:sz w:val="20"/>
                <w:szCs w:val="20"/>
              </w:rPr>
              <w:t>8</w:t>
            </w:r>
          </w:p>
        </w:tc>
        <w:tc>
          <w:tcPr>
            <w:tcW w:w="2357" w:type="pct"/>
            <w:vAlign w:val="center"/>
          </w:tcPr>
          <w:p w14:paraId="54878DB4" w14:textId="6625ACA8" w:rsidR="00076A52" w:rsidRPr="0082235D" w:rsidRDefault="00076A52" w:rsidP="00076A52">
            <w:pPr>
              <w:rPr>
                <w:sz w:val="20"/>
                <w:szCs w:val="20"/>
              </w:rPr>
            </w:pPr>
            <w:r w:rsidRPr="00076A52">
              <w:rPr>
                <w:sz w:val="20"/>
                <w:szCs w:val="20"/>
              </w:rPr>
              <w:t xml:space="preserve">Картридж голубой для МФУ HP </w:t>
            </w:r>
            <w:proofErr w:type="spellStart"/>
            <w:r w:rsidRPr="00076A52">
              <w:rPr>
                <w:sz w:val="20"/>
                <w:szCs w:val="20"/>
              </w:rPr>
              <w:t>OfficeJet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276dw</w:t>
            </w:r>
          </w:p>
        </w:tc>
        <w:tc>
          <w:tcPr>
            <w:tcW w:w="405" w:type="pct"/>
            <w:vAlign w:val="center"/>
          </w:tcPr>
          <w:p w14:paraId="6F5426C0" w14:textId="495B09C7" w:rsidR="00076A52" w:rsidRPr="0082235D" w:rsidRDefault="00076A52" w:rsidP="00076A52">
            <w:pPr>
              <w:jc w:val="center"/>
              <w:rPr>
                <w:sz w:val="20"/>
                <w:szCs w:val="20"/>
              </w:rPr>
            </w:pPr>
            <w:r w:rsidRPr="0082235D">
              <w:rPr>
                <w:sz w:val="20"/>
                <w:szCs w:val="20"/>
              </w:rPr>
              <w:t>шт.</w:t>
            </w:r>
          </w:p>
        </w:tc>
        <w:tc>
          <w:tcPr>
            <w:tcW w:w="402" w:type="pct"/>
            <w:vAlign w:val="center"/>
          </w:tcPr>
          <w:p w14:paraId="0A5F9754" w14:textId="4DC37165" w:rsidR="00076A52" w:rsidRPr="0082235D" w:rsidRDefault="00076A52" w:rsidP="00076A52">
            <w:pPr>
              <w:jc w:val="center"/>
              <w:rPr>
                <w:sz w:val="20"/>
                <w:szCs w:val="20"/>
              </w:rPr>
            </w:pPr>
            <w:r w:rsidRPr="00076A52">
              <w:rPr>
                <w:sz w:val="20"/>
                <w:szCs w:val="20"/>
              </w:rPr>
              <w:t>2</w:t>
            </w:r>
          </w:p>
        </w:tc>
        <w:tc>
          <w:tcPr>
            <w:tcW w:w="734" w:type="pct"/>
            <w:vAlign w:val="center"/>
          </w:tcPr>
          <w:p w14:paraId="103D237F" w14:textId="01F04A15"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14877889" w14:textId="3507A922" w:rsidR="00076A52" w:rsidRPr="0082235D" w:rsidRDefault="00076A52" w:rsidP="00076A52">
            <w:pPr>
              <w:pStyle w:val="ConsNonformat"/>
              <w:widowControl/>
              <w:outlineLvl w:val="0"/>
              <w:rPr>
                <w:rFonts w:ascii="Times New Roman" w:hAnsi="Times New Roman"/>
                <w:bCs/>
              </w:rPr>
            </w:pPr>
          </w:p>
        </w:tc>
      </w:tr>
      <w:tr w:rsidR="00076A52" w:rsidRPr="0082235D" w14:paraId="738FDCCA" w14:textId="77777777" w:rsidTr="00076A52">
        <w:trPr>
          <w:trHeight w:val="20"/>
        </w:trPr>
        <w:tc>
          <w:tcPr>
            <w:tcW w:w="274" w:type="pct"/>
            <w:vAlign w:val="center"/>
          </w:tcPr>
          <w:p w14:paraId="46D1DD0B" w14:textId="59E859D4" w:rsidR="00076A52" w:rsidRPr="0082235D" w:rsidRDefault="00076A52" w:rsidP="00076A52">
            <w:pPr>
              <w:pStyle w:val="af5"/>
              <w:ind w:right="25"/>
              <w:jc w:val="center"/>
              <w:rPr>
                <w:sz w:val="20"/>
                <w:szCs w:val="20"/>
              </w:rPr>
            </w:pPr>
            <w:r w:rsidRPr="0082235D">
              <w:rPr>
                <w:sz w:val="20"/>
                <w:szCs w:val="20"/>
              </w:rPr>
              <w:t>9</w:t>
            </w:r>
          </w:p>
        </w:tc>
        <w:tc>
          <w:tcPr>
            <w:tcW w:w="2357" w:type="pct"/>
            <w:vAlign w:val="center"/>
          </w:tcPr>
          <w:p w14:paraId="7C19C9BB" w14:textId="793AFF96" w:rsidR="00076A52" w:rsidRPr="0082235D" w:rsidRDefault="00076A52" w:rsidP="00076A52">
            <w:pPr>
              <w:rPr>
                <w:sz w:val="20"/>
                <w:szCs w:val="20"/>
              </w:rPr>
            </w:pPr>
            <w:r w:rsidRPr="00076A52">
              <w:rPr>
                <w:sz w:val="20"/>
                <w:szCs w:val="20"/>
              </w:rPr>
              <w:t xml:space="preserve">Картридж пурпурный для МФУ HP </w:t>
            </w:r>
            <w:proofErr w:type="spellStart"/>
            <w:r w:rsidRPr="00076A52">
              <w:rPr>
                <w:sz w:val="20"/>
                <w:szCs w:val="20"/>
              </w:rPr>
              <w:t>OfficeJet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276dw</w:t>
            </w:r>
          </w:p>
        </w:tc>
        <w:tc>
          <w:tcPr>
            <w:tcW w:w="405" w:type="pct"/>
            <w:vAlign w:val="center"/>
          </w:tcPr>
          <w:p w14:paraId="045D09DE" w14:textId="70FB88AF" w:rsidR="00076A52" w:rsidRPr="0082235D" w:rsidRDefault="00076A52" w:rsidP="00076A52">
            <w:pPr>
              <w:jc w:val="center"/>
              <w:rPr>
                <w:sz w:val="20"/>
                <w:szCs w:val="20"/>
              </w:rPr>
            </w:pPr>
            <w:r w:rsidRPr="0082235D">
              <w:rPr>
                <w:sz w:val="20"/>
                <w:szCs w:val="20"/>
              </w:rPr>
              <w:t>шт.</w:t>
            </w:r>
          </w:p>
        </w:tc>
        <w:tc>
          <w:tcPr>
            <w:tcW w:w="402" w:type="pct"/>
            <w:vAlign w:val="center"/>
          </w:tcPr>
          <w:p w14:paraId="005031BD" w14:textId="46859632" w:rsidR="00076A52" w:rsidRPr="0082235D" w:rsidRDefault="00076A52" w:rsidP="00076A52">
            <w:pPr>
              <w:jc w:val="center"/>
              <w:rPr>
                <w:sz w:val="20"/>
                <w:szCs w:val="20"/>
              </w:rPr>
            </w:pPr>
            <w:r w:rsidRPr="00076A52">
              <w:rPr>
                <w:sz w:val="20"/>
                <w:szCs w:val="20"/>
              </w:rPr>
              <w:t>2</w:t>
            </w:r>
          </w:p>
        </w:tc>
        <w:tc>
          <w:tcPr>
            <w:tcW w:w="734" w:type="pct"/>
            <w:vAlign w:val="center"/>
          </w:tcPr>
          <w:p w14:paraId="1F90D9F5" w14:textId="6C54CC7B"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13064B9F" w14:textId="7A56BB1A" w:rsidR="00076A52" w:rsidRPr="0082235D" w:rsidRDefault="00076A52" w:rsidP="00076A52">
            <w:pPr>
              <w:pStyle w:val="ConsNonformat"/>
              <w:widowControl/>
              <w:outlineLvl w:val="0"/>
              <w:rPr>
                <w:rFonts w:ascii="Times New Roman" w:hAnsi="Times New Roman"/>
                <w:bCs/>
              </w:rPr>
            </w:pPr>
          </w:p>
        </w:tc>
      </w:tr>
      <w:tr w:rsidR="00076A52" w:rsidRPr="0082235D" w14:paraId="40859667" w14:textId="77777777" w:rsidTr="00076A52">
        <w:trPr>
          <w:trHeight w:val="20"/>
        </w:trPr>
        <w:tc>
          <w:tcPr>
            <w:tcW w:w="274" w:type="pct"/>
            <w:vAlign w:val="center"/>
          </w:tcPr>
          <w:p w14:paraId="0C6D0E91" w14:textId="3736FF1B" w:rsidR="00076A52" w:rsidRPr="0082235D" w:rsidRDefault="00076A52" w:rsidP="00076A52">
            <w:pPr>
              <w:pStyle w:val="af5"/>
              <w:ind w:right="25"/>
              <w:jc w:val="center"/>
              <w:rPr>
                <w:sz w:val="20"/>
                <w:szCs w:val="20"/>
              </w:rPr>
            </w:pPr>
            <w:r w:rsidRPr="0082235D">
              <w:rPr>
                <w:sz w:val="20"/>
                <w:szCs w:val="20"/>
              </w:rPr>
              <w:t>10</w:t>
            </w:r>
          </w:p>
        </w:tc>
        <w:tc>
          <w:tcPr>
            <w:tcW w:w="2357" w:type="pct"/>
            <w:vAlign w:val="center"/>
          </w:tcPr>
          <w:p w14:paraId="4ED49742" w14:textId="3B097869" w:rsidR="00076A52" w:rsidRPr="0082235D" w:rsidRDefault="00076A52" w:rsidP="00076A52">
            <w:pPr>
              <w:rPr>
                <w:sz w:val="20"/>
                <w:szCs w:val="20"/>
              </w:rPr>
            </w:pPr>
            <w:r w:rsidRPr="00076A52">
              <w:rPr>
                <w:sz w:val="20"/>
                <w:szCs w:val="20"/>
              </w:rPr>
              <w:t xml:space="preserve">Картридж желтый для МФУ HP </w:t>
            </w:r>
            <w:proofErr w:type="spellStart"/>
            <w:r w:rsidRPr="00076A52">
              <w:rPr>
                <w:sz w:val="20"/>
                <w:szCs w:val="20"/>
              </w:rPr>
              <w:t>OfficeJet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276dw</w:t>
            </w:r>
          </w:p>
        </w:tc>
        <w:tc>
          <w:tcPr>
            <w:tcW w:w="405" w:type="pct"/>
            <w:vAlign w:val="center"/>
          </w:tcPr>
          <w:p w14:paraId="4CBB9CDC" w14:textId="171A1098" w:rsidR="00076A52" w:rsidRPr="0082235D" w:rsidRDefault="00076A52" w:rsidP="00076A52">
            <w:pPr>
              <w:jc w:val="center"/>
              <w:rPr>
                <w:sz w:val="20"/>
                <w:szCs w:val="20"/>
              </w:rPr>
            </w:pPr>
            <w:r w:rsidRPr="0082235D">
              <w:rPr>
                <w:sz w:val="20"/>
                <w:szCs w:val="20"/>
              </w:rPr>
              <w:t>шт.</w:t>
            </w:r>
          </w:p>
        </w:tc>
        <w:tc>
          <w:tcPr>
            <w:tcW w:w="402" w:type="pct"/>
            <w:vAlign w:val="center"/>
          </w:tcPr>
          <w:p w14:paraId="547D949D" w14:textId="5E3BC061" w:rsidR="00076A52" w:rsidRPr="0082235D" w:rsidRDefault="00076A52" w:rsidP="00076A52">
            <w:pPr>
              <w:jc w:val="center"/>
              <w:rPr>
                <w:sz w:val="20"/>
                <w:szCs w:val="20"/>
              </w:rPr>
            </w:pPr>
            <w:r w:rsidRPr="00076A52">
              <w:rPr>
                <w:sz w:val="20"/>
                <w:szCs w:val="20"/>
              </w:rPr>
              <w:t>2</w:t>
            </w:r>
          </w:p>
        </w:tc>
        <w:tc>
          <w:tcPr>
            <w:tcW w:w="734" w:type="pct"/>
            <w:vAlign w:val="center"/>
          </w:tcPr>
          <w:p w14:paraId="70BB2C11" w14:textId="7AC2535E"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57966AA1" w14:textId="0C357B28" w:rsidR="00076A52" w:rsidRPr="0082235D" w:rsidRDefault="00076A52" w:rsidP="00076A52">
            <w:pPr>
              <w:pStyle w:val="ConsNonformat"/>
              <w:widowControl/>
              <w:outlineLvl w:val="0"/>
              <w:rPr>
                <w:rFonts w:ascii="Times New Roman" w:hAnsi="Times New Roman"/>
                <w:bCs/>
              </w:rPr>
            </w:pPr>
          </w:p>
        </w:tc>
      </w:tr>
      <w:tr w:rsidR="00076A52" w:rsidRPr="0082235D" w14:paraId="22103C7A" w14:textId="77777777" w:rsidTr="00076A52">
        <w:trPr>
          <w:trHeight w:val="20"/>
        </w:trPr>
        <w:tc>
          <w:tcPr>
            <w:tcW w:w="274" w:type="pct"/>
            <w:vAlign w:val="center"/>
          </w:tcPr>
          <w:p w14:paraId="7B3C3AC7" w14:textId="2734F4FA" w:rsidR="00076A52" w:rsidRPr="0082235D" w:rsidRDefault="00076A52" w:rsidP="00076A52">
            <w:pPr>
              <w:pStyle w:val="af5"/>
              <w:ind w:right="25"/>
              <w:jc w:val="center"/>
              <w:rPr>
                <w:sz w:val="20"/>
                <w:szCs w:val="20"/>
              </w:rPr>
            </w:pPr>
            <w:r w:rsidRPr="0082235D">
              <w:rPr>
                <w:sz w:val="20"/>
                <w:szCs w:val="20"/>
              </w:rPr>
              <w:t>11</w:t>
            </w:r>
          </w:p>
        </w:tc>
        <w:tc>
          <w:tcPr>
            <w:tcW w:w="2357" w:type="pct"/>
            <w:vAlign w:val="center"/>
          </w:tcPr>
          <w:p w14:paraId="50A7EF49" w14:textId="110DA17E" w:rsidR="00076A52" w:rsidRPr="00076A52" w:rsidRDefault="00076A52" w:rsidP="00076A52">
            <w:pPr>
              <w:rPr>
                <w:sz w:val="20"/>
                <w:szCs w:val="20"/>
              </w:rPr>
            </w:pPr>
            <w:r w:rsidRPr="00076A52">
              <w:rPr>
                <w:sz w:val="20"/>
                <w:szCs w:val="20"/>
              </w:rPr>
              <w:t xml:space="preserve">Картридж желтый для МФУ </w:t>
            </w:r>
            <w:proofErr w:type="spellStart"/>
            <w:r w:rsidRPr="00076A52">
              <w:rPr>
                <w:sz w:val="20"/>
                <w:szCs w:val="20"/>
              </w:rPr>
              <w:t>Kyocera</w:t>
            </w:r>
            <w:proofErr w:type="spellEnd"/>
            <w:r w:rsidRPr="00076A52">
              <w:rPr>
                <w:sz w:val="20"/>
                <w:szCs w:val="20"/>
              </w:rPr>
              <w:t xml:space="preserve"> ColorM8130cidn</w:t>
            </w:r>
          </w:p>
        </w:tc>
        <w:tc>
          <w:tcPr>
            <w:tcW w:w="405" w:type="pct"/>
            <w:vAlign w:val="center"/>
          </w:tcPr>
          <w:p w14:paraId="55939B42" w14:textId="3EFB52F1" w:rsidR="00076A52" w:rsidRPr="0082235D" w:rsidRDefault="00076A52" w:rsidP="00076A52">
            <w:pPr>
              <w:jc w:val="center"/>
              <w:rPr>
                <w:sz w:val="20"/>
                <w:szCs w:val="20"/>
              </w:rPr>
            </w:pPr>
            <w:r w:rsidRPr="0082235D">
              <w:rPr>
                <w:sz w:val="20"/>
                <w:szCs w:val="20"/>
              </w:rPr>
              <w:t>шт.</w:t>
            </w:r>
          </w:p>
        </w:tc>
        <w:tc>
          <w:tcPr>
            <w:tcW w:w="402" w:type="pct"/>
            <w:vAlign w:val="center"/>
          </w:tcPr>
          <w:p w14:paraId="1AB827B8" w14:textId="61B72166" w:rsidR="00076A52" w:rsidRPr="0082235D" w:rsidRDefault="00076A52" w:rsidP="00076A52">
            <w:pPr>
              <w:jc w:val="center"/>
              <w:rPr>
                <w:sz w:val="20"/>
                <w:szCs w:val="20"/>
              </w:rPr>
            </w:pPr>
            <w:r w:rsidRPr="00076A52">
              <w:rPr>
                <w:sz w:val="20"/>
                <w:szCs w:val="20"/>
              </w:rPr>
              <w:t>2</w:t>
            </w:r>
          </w:p>
        </w:tc>
        <w:tc>
          <w:tcPr>
            <w:tcW w:w="734" w:type="pct"/>
            <w:vAlign w:val="center"/>
          </w:tcPr>
          <w:p w14:paraId="25D8712C" w14:textId="3E7FE958"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7B7A68B7" w14:textId="0C0532F0" w:rsidR="00076A52" w:rsidRPr="0082235D" w:rsidRDefault="00076A52" w:rsidP="00076A52">
            <w:pPr>
              <w:pStyle w:val="ConsNonformat"/>
              <w:widowControl/>
              <w:outlineLvl w:val="0"/>
              <w:rPr>
                <w:rFonts w:ascii="Times New Roman" w:hAnsi="Times New Roman"/>
                <w:bCs/>
              </w:rPr>
            </w:pPr>
          </w:p>
        </w:tc>
      </w:tr>
      <w:tr w:rsidR="00076A52" w:rsidRPr="0082235D" w14:paraId="14A64F53" w14:textId="77777777" w:rsidTr="00076A52">
        <w:trPr>
          <w:trHeight w:val="20"/>
        </w:trPr>
        <w:tc>
          <w:tcPr>
            <w:tcW w:w="274" w:type="pct"/>
            <w:vAlign w:val="center"/>
          </w:tcPr>
          <w:p w14:paraId="741B9040" w14:textId="76E8B786" w:rsidR="00076A52" w:rsidRPr="0082235D" w:rsidRDefault="00076A52" w:rsidP="00076A52">
            <w:pPr>
              <w:pStyle w:val="af5"/>
              <w:ind w:right="25"/>
              <w:jc w:val="center"/>
              <w:rPr>
                <w:sz w:val="20"/>
                <w:szCs w:val="20"/>
              </w:rPr>
            </w:pPr>
            <w:r w:rsidRPr="0082235D">
              <w:rPr>
                <w:sz w:val="20"/>
                <w:szCs w:val="20"/>
              </w:rPr>
              <w:t>12</w:t>
            </w:r>
          </w:p>
        </w:tc>
        <w:tc>
          <w:tcPr>
            <w:tcW w:w="2357" w:type="pct"/>
            <w:vAlign w:val="center"/>
          </w:tcPr>
          <w:p w14:paraId="6079CD60" w14:textId="3838332E" w:rsidR="00076A52" w:rsidRPr="0082235D" w:rsidRDefault="00076A52" w:rsidP="00076A52">
            <w:pPr>
              <w:rPr>
                <w:sz w:val="20"/>
                <w:szCs w:val="20"/>
              </w:rPr>
            </w:pPr>
            <w:r w:rsidRPr="00076A52">
              <w:rPr>
                <w:sz w:val="20"/>
                <w:szCs w:val="20"/>
              </w:rPr>
              <w:t xml:space="preserve">Картридж пурпурный для МФУ </w:t>
            </w:r>
            <w:proofErr w:type="spellStart"/>
            <w:r w:rsidRPr="00076A52">
              <w:rPr>
                <w:sz w:val="20"/>
                <w:szCs w:val="20"/>
              </w:rPr>
              <w:t>Kyocera</w:t>
            </w:r>
            <w:proofErr w:type="spellEnd"/>
            <w:r w:rsidRPr="00076A52">
              <w:rPr>
                <w:sz w:val="20"/>
                <w:szCs w:val="20"/>
              </w:rPr>
              <w:t xml:space="preserve"> ColorM8130cidn</w:t>
            </w:r>
          </w:p>
        </w:tc>
        <w:tc>
          <w:tcPr>
            <w:tcW w:w="405" w:type="pct"/>
            <w:vAlign w:val="center"/>
          </w:tcPr>
          <w:p w14:paraId="3BC8CBE5" w14:textId="295EF3F8" w:rsidR="00076A52" w:rsidRPr="0082235D" w:rsidRDefault="00076A52" w:rsidP="00076A52">
            <w:pPr>
              <w:jc w:val="center"/>
              <w:rPr>
                <w:sz w:val="20"/>
                <w:szCs w:val="20"/>
              </w:rPr>
            </w:pPr>
            <w:r w:rsidRPr="0082235D">
              <w:rPr>
                <w:sz w:val="20"/>
                <w:szCs w:val="20"/>
              </w:rPr>
              <w:t>шт.</w:t>
            </w:r>
          </w:p>
        </w:tc>
        <w:tc>
          <w:tcPr>
            <w:tcW w:w="402" w:type="pct"/>
            <w:vAlign w:val="center"/>
          </w:tcPr>
          <w:p w14:paraId="2142D8E0" w14:textId="2C76E76B" w:rsidR="00076A52" w:rsidRPr="0082235D" w:rsidRDefault="00076A52" w:rsidP="00076A52">
            <w:pPr>
              <w:jc w:val="center"/>
              <w:rPr>
                <w:sz w:val="20"/>
                <w:szCs w:val="20"/>
              </w:rPr>
            </w:pPr>
            <w:r w:rsidRPr="00076A52">
              <w:rPr>
                <w:sz w:val="20"/>
                <w:szCs w:val="20"/>
              </w:rPr>
              <w:t>6</w:t>
            </w:r>
          </w:p>
        </w:tc>
        <w:tc>
          <w:tcPr>
            <w:tcW w:w="734" w:type="pct"/>
            <w:vAlign w:val="center"/>
          </w:tcPr>
          <w:p w14:paraId="1C86C432" w14:textId="28F4322D"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79217C31" w14:textId="4C27ABBC" w:rsidR="00076A52" w:rsidRPr="0082235D" w:rsidRDefault="00076A52" w:rsidP="00076A52">
            <w:pPr>
              <w:pStyle w:val="ConsNonformat"/>
              <w:widowControl/>
              <w:outlineLvl w:val="0"/>
              <w:rPr>
                <w:rFonts w:ascii="Times New Roman" w:hAnsi="Times New Roman"/>
                <w:bCs/>
              </w:rPr>
            </w:pPr>
          </w:p>
        </w:tc>
      </w:tr>
      <w:tr w:rsidR="00076A52" w:rsidRPr="0082235D" w14:paraId="4014C943" w14:textId="77777777" w:rsidTr="00076A52">
        <w:trPr>
          <w:trHeight w:val="20"/>
        </w:trPr>
        <w:tc>
          <w:tcPr>
            <w:tcW w:w="274" w:type="pct"/>
            <w:vAlign w:val="center"/>
          </w:tcPr>
          <w:p w14:paraId="5FD6ADD7" w14:textId="54AE1958" w:rsidR="00076A52" w:rsidRPr="0082235D" w:rsidRDefault="00076A52" w:rsidP="00076A52">
            <w:pPr>
              <w:pStyle w:val="af5"/>
              <w:ind w:right="25"/>
              <w:jc w:val="center"/>
              <w:rPr>
                <w:sz w:val="20"/>
                <w:szCs w:val="20"/>
              </w:rPr>
            </w:pPr>
            <w:r w:rsidRPr="0082235D">
              <w:rPr>
                <w:sz w:val="20"/>
                <w:szCs w:val="20"/>
              </w:rPr>
              <w:t>13</w:t>
            </w:r>
          </w:p>
        </w:tc>
        <w:tc>
          <w:tcPr>
            <w:tcW w:w="2357" w:type="pct"/>
            <w:vAlign w:val="center"/>
          </w:tcPr>
          <w:p w14:paraId="49D7E9F8" w14:textId="0F73F673"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Color</w:t>
            </w:r>
            <w:proofErr w:type="spellEnd"/>
            <w:r w:rsidRPr="00076A52">
              <w:rPr>
                <w:sz w:val="20"/>
                <w:szCs w:val="20"/>
              </w:rPr>
              <w:t xml:space="preserve">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M479fnw черный</w:t>
            </w:r>
          </w:p>
        </w:tc>
        <w:tc>
          <w:tcPr>
            <w:tcW w:w="405" w:type="pct"/>
            <w:vAlign w:val="center"/>
          </w:tcPr>
          <w:p w14:paraId="7B37B944" w14:textId="218DD5AD" w:rsidR="00076A52" w:rsidRPr="0082235D" w:rsidRDefault="00076A52" w:rsidP="00076A52">
            <w:pPr>
              <w:jc w:val="center"/>
              <w:rPr>
                <w:sz w:val="20"/>
                <w:szCs w:val="20"/>
              </w:rPr>
            </w:pPr>
            <w:r w:rsidRPr="0082235D">
              <w:rPr>
                <w:sz w:val="20"/>
                <w:szCs w:val="20"/>
              </w:rPr>
              <w:t>шт.</w:t>
            </w:r>
          </w:p>
        </w:tc>
        <w:tc>
          <w:tcPr>
            <w:tcW w:w="402" w:type="pct"/>
            <w:vAlign w:val="center"/>
          </w:tcPr>
          <w:p w14:paraId="23CB4E4E" w14:textId="44F100A4" w:rsidR="00076A52" w:rsidRPr="0082235D" w:rsidRDefault="00076A52" w:rsidP="00076A52">
            <w:pPr>
              <w:jc w:val="center"/>
              <w:rPr>
                <w:sz w:val="20"/>
                <w:szCs w:val="20"/>
              </w:rPr>
            </w:pPr>
            <w:r w:rsidRPr="00076A52">
              <w:rPr>
                <w:sz w:val="20"/>
                <w:szCs w:val="20"/>
              </w:rPr>
              <w:t>3</w:t>
            </w:r>
          </w:p>
        </w:tc>
        <w:tc>
          <w:tcPr>
            <w:tcW w:w="734" w:type="pct"/>
            <w:vAlign w:val="center"/>
          </w:tcPr>
          <w:p w14:paraId="4987CFB1" w14:textId="14E98555"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7A378C78" w14:textId="3B35AAE2" w:rsidR="00076A52" w:rsidRPr="0082235D" w:rsidRDefault="00076A52" w:rsidP="00076A52">
            <w:pPr>
              <w:pStyle w:val="ConsNonformat"/>
              <w:widowControl/>
              <w:outlineLvl w:val="0"/>
              <w:rPr>
                <w:rFonts w:ascii="Times New Roman" w:hAnsi="Times New Roman"/>
                <w:bCs/>
              </w:rPr>
            </w:pPr>
          </w:p>
        </w:tc>
      </w:tr>
      <w:tr w:rsidR="00076A52" w:rsidRPr="0082235D" w14:paraId="20CFFA48" w14:textId="77777777" w:rsidTr="00076A52">
        <w:trPr>
          <w:trHeight w:val="20"/>
        </w:trPr>
        <w:tc>
          <w:tcPr>
            <w:tcW w:w="274" w:type="pct"/>
            <w:vAlign w:val="center"/>
          </w:tcPr>
          <w:p w14:paraId="1DC84D93" w14:textId="194E4E8E" w:rsidR="00076A52" w:rsidRPr="0082235D" w:rsidRDefault="00076A52" w:rsidP="00076A52">
            <w:pPr>
              <w:pStyle w:val="af5"/>
              <w:ind w:right="25"/>
              <w:jc w:val="center"/>
              <w:rPr>
                <w:sz w:val="20"/>
                <w:szCs w:val="20"/>
              </w:rPr>
            </w:pPr>
            <w:r w:rsidRPr="0082235D">
              <w:rPr>
                <w:sz w:val="20"/>
                <w:szCs w:val="20"/>
              </w:rPr>
              <w:t>14</w:t>
            </w:r>
          </w:p>
        </w:tc>
        <w:tc>
          <w:tcPr>
            <w:tcW w:w="2357" w:type="pct"/>
            <w:vAlign w:val="center"/>
          </w:tcPr>
          <w:p w14:paraId="2854CE54" w14:textId="2E0C5471"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Color</w:t>
            </w:r>
            <w:proofErr w:type="spellEnd"/>
            <w:r w:rsidRPr="00076A52">
              <w:rPr>
                <w:sz w:val="20"/>
                <w:szCs w:val="20"/>
              </w:rPr>
              <w:t xml:space="preserve">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M479fnw голубой</w:t>
            </w:r>
          </w:p>
        </w:tc>
        <w:tc>
          <w:tcPr>
            <w:tcW w:w="405" w:type="pct"/>
            <w:vAlign w:val="center"/>
          </w:tcPr>
          <w:p w14:paraId="587C42C2" w14:textId="3A9AFEC9" w:rsidR="00076A52" w:rsidRPr="0082235D" w:rsidRDefault="00076A52" w:rsidP="00076A52">
            <w:pPr>
              <w:jc w:val="center"/>
              <w:rPr>
                <w:sz w:val="20"/>
                <w:szCs w:val="20"/>
              </w:rPr>
            </w:pPr>
            <w:r w:rsidRPr="0082235D">
              <w:rPr>
                <w:sz w:val="20"/>
                <w:szCs w:val="20"/>
              </w:rPr>
              <w:t>шт.</w:t>
            </w:r>
          </w:p>
        </w:tc>
        <w:tc>
          <w:tcPr>
            <w:tcW w:w="402" w:type="pct"/>
            <w:vAlign w:val="center"/>
          </w:tcPr>
          <w:p w14:paraId="3219E8F0" w14:textId="12958522" w:rsidR="00076A52" w:rsidRPr="0082235D" w:rsidRDefault="00076A52" w:rsidP="00076A52">
            <w:pPr>
              <w:jc w:val="center"/>
              <w:rPr>
                <w:sz w:val="20"/>
                <w:szCs w:val="20"/>
              </w:rPr>
            </w:pPr>
            <w:r w:rsidRPr="00076A52">
              <w:rPr>
                <w:sz w:val="20"/>
                <w:szCs w:val="20"/>
              </w:rPr>
              <w:t>3</w:t>
            </w:r>
          </w:p>
        </w:tc>
        <w:tc>
          <w:tcPr>
            <w:tcW w:w="734" w:type="pct"/>
            <w:vAlign w:val="center"/>
          </w:tcPr>
          <w:p w14:paraId="270A1E93" w14:textId="49CA177A"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4A43A9A5" w14:textId="5DACD090" w:rsidR="00076A52" w:rsidRPr="0082235D" w:rsidRDefault="00076A52" w:rsidP="00076A52">
            <w:pPr>
              <w:pStyle w:val="ConsNonformat"/>
              <w:widowControl/>
              <w:outlineLvl w:val="0"/>
              <w:rPr>
                <w:rFonts w:ascii="Times New Roman" w:hAnsi="Times New Roman"/>
                <w:bCs/>
              </w:rPr>
            </w:pPr>
          </w:p>
        </w:tc>
      </w:tr>
      <w:tr w:rsidR="00076A52" w:rsidRPr="0082235D" w14:paraId="41E3B251" w14:textId="77777777" w:rsidTr="00076A52">
        <w:trPr>
          <w:trHeight w:val="20"/>
        </w:trPr>
        <w:tc>
          <w:tcPr>
            <w:tcW w:w="274" w:type="pct"/>
            <w:vAlign w:val="center"/>
          </w:tcPr>
          <w:p w14:paraId="70419BB0" w14:textId="0A7EE582" w:rsidR="00076A52" w:rsidRPr="0082235D" w:rsidRDefault="00076A52" w:rsidP="00076A52">
            <w:pPr>
              <w:pStyle w:val="af5"/>
              <w:ind w:right="25"/>
              <w:jc w:val="center"/>
              <w:rPr>
                <w:sz w:val="20"/>
                <w:szCs w:val="20"/>
              </w:rPr>
            </w:pPr>
            <w:r w:rsidRPr="0082235D">
              <w:rPr>
                <w:sz w:val="20"/>
                <w:szCs w:val="20"/>
              </w:rPr>
              <w:t>15</w:t>
            </w:r>
          </w:p>
        </w:tc>
        <w:tc>
          <w:tcPr>
            <w:tcW w:w="2357" w:type="pct"/>
            <w:vAlign w:val="center"/>
          </w:tcPr>
          <w:p w14:paraId="1FFEAAA5" w14:textId="4EE112CF"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Color</w:t>
            </w:r>
            <w:proofErr w:type="spellEnd"/>
            <w:r w:rsidRPr="00076A52">
              <w:rPr>
                <w:sz w:val="20"/>
                <w:szCs w:val="20"/>
              </w:rPr>
              <w:t xml:space="preserve">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M479fnw желтый</w:t>
            </w:r>
          </w:p>
        </w:tc>
        <w:tc>
          <w:tcPr>
            <w:tcW w:w="405" w:type="pct"/>
            <w:vAlign w:val="center"/>
          </w:tcPr>
          <w:p w14:paraId="07E55197" w14:textId="7E2F2C48" w:rsidR="00076A52" w:rsidRPr="0082235D" w:rsidRDefault="00076A52" w:rsidP="00076A52">
            <w:pPr>
              <w:jc w:val="center"/>
              <w:rPr>
                <w:sz w:val="20"/>
                <w:szCs w:val="20"/>
              </w:rPr>
            </w:pPr>
            <w:r w:rsidRPr="0082235D">
              <w:rPr>
                <w:sz w:val="20"/>
                <w:szCs w:val="20"/>
              </w:rPr>
              <w:t>шт.</w:t>
            </w:r>
          </w:p>
        </w:tc>
        <w:tc>
          <w:tcPr>
            <w:tcW w:w="402" w:type="pct"/>
            <w:vAlign w:val="center"/>
          </w:tcPr>
          <w:p w14:paraId="0377B293" w14:textId="4DD11ADB" w:rsidR="00076A52" w:rsidRPr="0082235D" w:rsidRDefault="00076A52" w:rsidP="00076A52">
            <w:pPr>
              <w:jc w:val="center"/>
              <w:rPr>
                <w:sz w:val="20"/>
                <w:szCs w:val="20"/>
              </w:rPr>
            </w:pPr>
            <w:r w:rsidRPr="00076A52">
              <w:rPr>
                <w:sz w:val="20"/>
                <w:szCs w:val="20"/>
              </w:rPr>
              <w:t>3</w:t>
            </w:r>
          </w:p>
        </w:tc>
        <w:tc>
          <w:tcPr>
            <w:tcW w:w="734" w:type="pct"/>
            <w:vAlign w:val="center"/>
          </w:tcPr>
          <w:p w14:paraId="220A6508" w14:textId="6120B38A"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03D29D28" w14:textId="68F38420" w:rsidR="00076A52" w:rsidRPr="0082235D" w:rsidRDefault="00076A52" w:rsidP="00076A52">
            <w:pPr>
              <w:pStyle w:val="ConsNonformat"/>
              <w:widowControl/>
              <w:outlineLvl w:val="0"/>
              <w:rPr>
                <w:rFonts w:ascii="Times New Roman" w:hAnsi="Times New Roman"/>
                <w:bCs/>
              </w:rPr>
            </w:pPr>
          </w:p>
        </w:tc>
      </w:tr>
      <w:tr w:rsidR="00076A52" w:rsidRPr="0082235D" w14:paraId="348C8A75" w14:textId="77777777" w:rsidTr="00076A52">
        <w:trPr>
          <w:trHeight w:val="20"/>
        </w:trPr>
        <w:tc>
          <w:tcPr>
            <w:tcW w:w="274" w:type="pct"/>
            <w:vAlign w:val="center"/>
          </w:tcPr>
          <w:p w14:paraId="6DA8BB32" w14:textId="6384D265" w:rsidR="00076A52" w:rsidRPr="0082235D" w:rsidRDefault="00076A52" w:rsidP="00076A52">
            <w:pPr>
              <w:pStyle w:val="af5"/>
              <w:ind w:right="25"/>
              <w:jc w:val="center"/>
              <w:rPr>
                <w:sz w:val="20"/>
                <w:szCs w:val="20"/>
              </w:rPr>
            </w:pPr>
            <w:r w:rsidRPr="0082235D">
              <w:rPr>
                <w:sz w:val="20"/>
                <w:szCs w:val="20"/>
              </w:rPr>
              <w:t>16</w:t>
            </w:r>
          </w:p>
        </w:tc>
        <w:tc>
          <w:tcPr>
            <w:tcW w:w="2357" w:type="pct"/>
            <w:vAlign w:val="center"/>
          </w:tcPr>
          <w:p w14:paraId="7D226BA4" w14:textId="059AA4FB"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Color</w:t>
            </w:r>
            <w:proofErr w:type="spellEnd"/>
            <w:r w:rsidRPr="00076A52">
              <w:rPr>
                <w:sz w:val="20"/>
                <w:szCs w:val="20"/>
              </w:rPr>
              <w:t xml:space="preserve"> </w:t>
            </w:r>
            <w:proofErr w:type="spellStart"/>
            <w:r w:rsidRPr="00076A52">
              <w:rPr>
                <w:sz w:val="20"/>
                <w:szCs w:val="20"/>
              </w:rPr>
              <w:t>LaserJet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MFP M479fnw пурпурный</w:t>
            </w:r>
          </w:p>
        </w:tc>
        <w:tc>
          <w:tcPr>
            <w:tcW w:w="405" w:type="pct"/>
            <w:vAlign w:val="center"/>
          </w:tcPr>
          <w:p w14:paraId="2C8863CC" w14:textId="5CA2B5EC" w:rsidR="00076A52" w:rsidRPr="0082235D" w:rsidRDefault="00076A52" w:rsidP="00076A52">
            <w:pPr>
              <w:jc w:val="center"/>
              <w:rPr>
                <w:sz w:val="20"/>
                <w:szCs w:val="20"/>
              </w:rPr>
            </w:pPr>
            <w:r w:rsidRPr="0082235D">
              <w:rPr>
                <w:sz w:val="20"/>
                <w:szCs w:val="20"/>
              </w:rPr>
              <w:t>шт.</w:t>
            </w:r>
          </w:p>
        </w:tc>
        <w:tc>
          <w:tcPr>
            <w:tcW w:w="402" w:type="pct"/>
            <w:vAlign w:val="center"/>
          </w:tcPr>
          <w:p w14:paraId="07694E46" w14:textId="20E4EA32" w:rsidR="00076A52" w:rsidRPr="0082235D" w:rsidRDefault="00076A52" w:rsidP="00076A52">
            <w:pPr>
              <w:jc w:val="center"/>
              <w:rPr>
                <w:sz w:val="20"/>
                <w:szCs w:val="20"/>
              </w:rPr>
            </w:pPr>
            <w:r w:rsidRPr="00076A52">
              <w:rPr>
                <w:sz w:val="20"/>
                <w:szCs w:val="20"/>
              </w:rPr>
              <w:t>3</w:t>
            </w:r>
          </w:p>
        </w:tc>
        <w:tc>
          <w:tcPr>
            <w:tcW w:w="734" w:type="pct"/>
            <w:vAlign w:val="center"/>
          </w:tcPr>
          <w:p w14:paraId="6DEC79A4" w14:textId="643AD842"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24037AD9" w14:textId="3E948EE6" w:rsidR="00076A52" w:rsidRPr="0082235D" w:rsidRDefault="00076A52" w:rsidP="00076A52">
            <w:pPr>
              <w:pStyle w:val="ConsNonformat"/>
              <w:widowControl/>
              <w:outlineLvl w:val="0"/>
              <w:rPr>
                <w:rFonts w:ascii="Times New Roman" w:hAnsi="Times New Roman"/>
                <w:bCs/>
              </w:rPr>
            </w:pPr>
          </w:p>
        </w:tc>
      </w:tr>
      <w:tr w:rsidR="00076A52" w:rsidRPr="0082235D" w14:paraId="4070619B" w14:textId="77777777" w:rsidTr="00076A52">
        <w:trPr>
          <w:trHeight w:val="20"/>
        </w:trPr>
        <w:tc>
          <w:tcPr>
            <w:tcW w:w="274" w:type="pct"/>
            <w:vAlign w:val="center"/>
          </w:tcPr>
          <w:p w14:paraId="4F2E0245" w14:textId="5D73A578" w:rsidR="00076A52" w:rsidRPr="0082235D" w:rsidRDefault="00076A52" w:rsidP="00076A52">
            <w:pPr>
              <w:pStyle w:val="af5"/>
              <w:ind w:right="25"/>
              <w:jc w:val="center"/>
              <w:rPr>
                <w:sz w:val="20"/>
                <w:szCs w:val="20"/>
              </w:rPr>
            </w:pPr>
            <w:r w:rsidRPr="0082235D">
              <w:rPr>
                <w:sz w:val="20"/>
                <w:szCs w:val="20"/>
              </w:rPr>
              <w:t>17</w:t>
            </w:r>
          </w:p>
        </w:tc>
        <w:tc>
          <w:tcPr>
            <w:tcW w:w="2357" w:type="pct"/>
            <w:vAlign w:val="center"/>
          </w:tcPr>
          <w:p w14:paraId="3319FA44" w14:textId="5F7613F7" w:rsidR="00076A52" w:rsidRPr="0082235D" w:rsidRDefault="00076A52" w:rsidP="00076A52">
            <w:pPr>
              <w:rPr>
                <w:sz w:val="20"/>
                <w:szCs w:val="20"/>
              </w:rPr>
            </w:pPr>
            <w:r w:rsidRPr="00076A52">
              <w:rPr>
                <w:sz w:val="20"/>
                <w:szCs w:val="20"/>
              </w:rPr>
              <w:t xml:space="preserve">Картридж для HP </w:t>
            </w:r>
            <w:proofErr w:type="spellStart"/>
            <w:r w:rsidRPr="00076A52">
              <w:rPr>
                <w:sz w:val="20"/>
                <w:szCs w:val="20"/>
              </w:rPr>
              <w:t>PageWide</w:t>
            </w:r>
            <w:proofErr w:type="spellEnd"/>
            <w:r w:rsidRPr="00076A52">
              <w:rPr>
                <w:sz w:val="20"/>
                <w:szCs w:val="20"/>
              </w:rPr>
              <w:t xml:space="preserve"> 352dw черный</w:t>
            </w:r>
          </w:p>
        </w:tc>
        <w:tc>
          <w:tcPr>
            <w:tcW w:w="405" w:type="pct"/>
            <w:vAlign w:val="center"/>
          </w:tcPr>
          <w:p w14:paraId="06A2DD72" w14:textId="6F7A7467" w:rsidR="00076A52" w:rsidRPr="0082235D" w:rsidRDefault="00076A52" w:rsidP="00076A52">
            <w:pPr>
              <w:jc w:val="center"/>
              <w:rPr>
                <w:sz w:val="20"/>
                <w:szCs w:val="20"/>
              </w:rPr>
            </w:pPr>
            <w:r w:rsidRPr="0082235D">
              <w:rPr>
                <w:sz w:val="20"/>
                <w:szCs w:val="20"/>
              </w:rPr>
              <w:t>шт.</w:t>
            </w:r>
          </w:p>
        </w:tc>
        <w:tc>
          <w:tcPr>
            <w:tcW w:w="402" w:type="pct"/>
            <w:vAlign w:val="center"/>
          </w:tcPr>
          <w:p w14:paraId="3116109E" w14:textId="5D4FD474" w:rsidR="00076A52" w:rsidRPr="0082235D" w:rsidRDefault="00076A52" w:rsidP="00076A52">
            <w:pPr>
              <w:jc w:val="center"/>
              <w:rPr>
                <w:sz w:val="20"/>
                <w:szCs w:val="20"/>
              </w:rPr>
            </w:pPr>
            <w:r w:rsidRPr="00076A52">
              <w:rPr>
                <w:sz w:val="20"/>
                <w:szCs w:val="20"/>
              </w:rPr>
              <w:t>3</w:t>
            </w:r>
          </w:p>
        </w:tc>
        <w:tc>
          <w:tcPr>
            <w:tcW w:w="734" w:type="pct"/>
            <w:vAlign w:val="center"/>
          </w:tcPr>
          <w:p w14:paraId="36884BB3" w14:textId="1EB53E43"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25CCE4C0" w14:textId="4087397D" w:rsidR="00076A52" w:rsidRPr="0082235D" w:rsidRDefault="00076A52" w:rsidP="00076A52">
            <w:pPr>
              <w:pStyle w:val="ConsNonformat"/>
              <w:widowControl/>
              <w:outlineLvl w:val="0"/>
              <w:rPr>
                <w:rFonts w:ascii="Times New Roman" w:hAnsi="Times New Roman"/>
                <w:bCs/>
              </w:rPr>
            </w:pPr>
          </w:p>
        </w:tc>
      </w:tr>
      <w:tr w:rsidR="00076A52" w:rsidRPr="0082235D" w14:paraId="51F8598E" w14:textId="77777777" w:rsidTr="00076A52">
        <w:trPr>
          <w:trHeight w:val="20"/>
        </w:trPr>
        <w:tc>
          <w:tcPr>
            <w:tcW w:w="274" w:type="pct"/>
            <w:vAlign w:val="center"/>
          </w:tcPr>
          <w:p w14:paraId="51F85988" w14:textId="2A727573" w:rsidR="00076A52" w:rsidRPr="0082235D" w:rsidRDefault="00076A52" w:rsidP="00076A52">
            <w:pPr>
              <w:pStyle w:val="af5"/>
              <w:jc w:val="center"/>
              <w:rPr>
                <w:sz w:val="20"/>
                <w:szCs w:val="20"/>
              </w:rPr>
            </w:pPr>
            <w:r w:rsidRPr="0082235D">
              <w:rPr>
                <w:sz w:val="20"/>
                <w:szCs w:val="20"/>
              </w:rPr>
              <w:t>18</w:t>
            </w:r>
          </w:p>
        </w:tc>
        <w:tc>
          <w:tcPr>
            <w:tcW w:w="2357" w:type="pct"/>
            <w:vAlign w:val="center"/>
          </w:tcPr>
          <w:p w14:paraId="51F85989" w14:textId="31B290BA" w:rsidR="00076A52" w:rsidRPr="006C2F96" w:rsidRDefault="00076A52" w:rsidP="00076A52">
            <w:pPr>
              <w:rPr>
                <w:sz w:val="20"/>
                <w:szCs w:val="20"/>
                <w:lang w:val="en-US"/>
              </w:rPr>
            </w:pPr>
            <w:r w:rsidRPr="00076A52">
              <w:rPr>
                <w:sz w:val="20"/>
                <w:szCs w:val="20"/>
              </w:rPr>
              <w:t>Картридж</w:t>
            </w:r>
            <w:r w:rsidRPr="006C2F96">
              <w:rPr>
                <w:sz w:val="20"/>
                <w:szCs w:val="20"/>
                <w:lang w:val="en-US"/>
              </w:rPr>
              <w:t xml:space="preserve"> </w:t>
            </w:r>
            <w:r w:rsidRPr="00076A52">
              <w:rPr>
                <w:sz w:val="20"/>
                <w:szCs w:val="20"/>
              </w:rPr>
              <w:t>для</w:t>
            </w:r>
            <w:r w:rsidRPr="006C2F96">
              <w:rPr>
                <w:sz w:val="20"/>
                <w:szCs w:val="20"/>
                <w:lang w:val="en-US"/>
              </w:rPr>
              <w:t xml:space="preserve"> Epson </w:t>
            </w:r>
            <w:proofErr w:type="spellStart"/>
            <w:r w:rsidRPr="006C2F96">
              <w:rPr>
                <w:sz w:val="20"/>
                <w:szCs w:val="20"/>
                <w:lang w:val="en-US"/>
              </w:rPr>
              <w:t>SureColor</w:t>
            </w:r>
            <w:proofErr w:type="spellEnd"/>
            <w:r w:rsidRPr="006C2F96">
              <w:rPr>
                <w:sz w:val="20"/>
                <w:szCs w:val="20"/>
                <w:lang w:val="en-US"/>
              </w:rPr>
              <w:t xml:space="preserve"> SC-T3100 </w:t>
            </w:r>
            <w:r w:rsidRPr="00076A52">
              <w:rPr>
                <w:sz w:val="20"/>
                <w:szCs w:val="20"/>
              </w:rPr>
              <w:t>черный</w:t>
            </w:r>
          </w:p>
        </w:tc>
        <w:tc>
          <w:tcPr>
            <w:tcW w:w="405" w:type="pct"/>
            <w:vAlign w:val="center"/>
          </w:tcPr>
          <w:p w14:paraId="51F8598A" w14:textId="22168E61" w:rsidR="00076A52" w:rsidRPr="0082235D" w:rsidRDefault="00076A52" w:rsidP="00076A52">
            <w:pPr>
              <w:jc w:val="center"/>
              <w:rPr>
                <w:sz w:val="20"/>
                <w:szCs w:val="20"/>
              </w:rPr>
            </w:pPr>
            <w:r w:rsidRPr="0082235D">
              <w:rPr>
                <w:sz w:val="20"/>
                <w:szCs w:val="20"/>
              </w:rPr>
              <w:t>шт.</w:t>
            </w:r>
          </w:p>
        </w:tc>
        <w:tc>
          <w:tcPr>
            <w:tcW w:w="402" w:type="pct"/>
            <w:vAlign w:val="center"/>
          </w:tcPr>
          <w:p w14:paraId="51F8598B" w14:textId="5269031D" w:rsidR="00076A52" w:rsidRPr="0082235D" w:rsidRDefault="00076A52" w:rsidP="00076A52">
            <w:pPr>
              <w:jc w:val="center"/>
              <w:rPr>
                <w:sz w:val="20"/>
                <w:szCs w:val="20"/>
              </w:rPr>
            </w:pPr>
            <w:r w:rsidRPr="00076A52">
              <w:rPr>
                <w:sz w:val="20"/>
                <w:szCs w:val="20"/>
              </w:rPr>
              <w:t>3</w:t>
            </w:r>
          </w:p>
        </w:tc>
        <w:tc>
          <w:tcPr>
            <w:tcW w:w="734" w:type="pct"/>
            <w:vAlign w:val="center"/>
          </w:tcPr>
          <w:p w14:paraId="51F8598C" w14:textId="03BAEA9F" w:rsidR="00076A52" w:rsidRPr="0082235D" w:rsidRDefault="00076A52" w:rsidP="00076A52">
            <w:pPr>
              <w:pStyle w:val="ConsNonformat"/>
              <w:widowControl/>
              <w:outlineLvl w:val="0"/>
              <w:rPr>
                <w:rFonts w:ascii="Times New Roman" w:hAnsi="Times New Roman"/>
                <w:bCs/>
              </w:rPr>
            </w:pPr>
          </w:p>
        </w:tc>
        <w:tc>
          <w:tcPr>
            <w:tcW w:w="828" w:type="pct"/>
            <w:vAlign w:val="center"/>
          </w:tcPr>
          <w:p w14:paraId="51F8598D" w14:textId="2A225F9E" w:rsidR="00076A52" w:rsidRPr="0082235D" w:rsidRDefault="00076A52" w:rsidP="00076A52">
            <w:pPr>
              <w:pStyle w:val="ConsNonformat"/>
              <w:widowControl/>
              <w:outlineLvl w:val="0"/>
              <w:rPr>
                <w:rFonts w:ascii="Times New Roman" w:hAnsi="Times New Roman"/>
                <w:bCs/>
                <w:lang w:val="en-US"/>
              </w:rPr>
            </w:pPr>
          </w:p>
        </w:tc>
      </w:tr>
      <w:tr w:rsidR="00076A52" w:rsidRPr="0082235D" w14:paraId="51F85995" w14:textId="77777777" w:rsidTr="00076A52">
        <w:trPr>
          <w:trHeight w:val="20"/>
        </w:trPr>
        <w:tc>
          <w:tcPr>
            <w:tcW w:w="274" w:type="pct"/>
            <w:vAlign w:val="center"/>
          </w:tcPr>
          <w:p w14:paraId="51F8598F" w14:textId="5EB06269" w:rsidR="00076A52" w:rsidRPr="0082235D" w:rsidRDefault="00076A52" w:rsidP="00076A52">
            <w:pPr>
              <w:pStyle w:val="af5"/>
              <w:jc w:val="center"/>
              <w:rPr>
                <w:sz w:val="20"/>
                <w:szCs w:val="20"/>
              </w:rPr>
            </w:pPr>
            <w:r w:rsidRPr="0082235D">
              <w:rPr>
                <w:sz w:val="20"/>
                <w:szCs w:val="20"/>
              </w:rPr>
              <w:t>19</w:t>
            </w:r>
          </w:p>
        </w:tc>
        <w:tc>
          <w:tcPr>
            <w:tcW w:w="2357" w:type="pct"/>
            <w:vAlign w:val="center"/>
          </w:tcPr>
          <w:p w14:paraId="51F85990" w14:textId="4C4E64EC" w:rsidR="00076A52" w:rsidRPr="006C2F96" w:rsidRDefault="00076A52" w:rsidP="00076A52">
            <w:pPr>
              <w:rPr>
                <w:sz w:val="20"/>
                <w:szCs w:val="20"/>
                <w:lang w:val="en-US"/>
              </w:rPr>
            </w:pPr>
            <w:r w:rsidRPr="00076A52">
              <w:rPr>
                <w:sz w:val="20"/>
                <w:szCs w:val="20"/>
              </w:rPr>
              <w:t>Картридж</w:t>
            </w:r>
            <w:r w:rsidRPr="006C2F96">
              <w:rPr>
                <w:sz w:val="20"/>
                <w:szCs w:val="20"/>
                <w:lang w:val="en-US"/>
              </w:rPr>
              <w:t xml:space="preserve"> </w:t>
            </w:r>
            <w:r w:rsidRPr="00076A52">
              <w:rPr>
                <w:sz w:val="20"/>
                <w:szCs w:val="20"/>
              </w:rPr>
              <w:t>для</w:t>
            </w:r>
            <w:r w:rsidRPr="006C2F96">
              <w:rPr>
                <w:sz w:val="20"/>
                <w:szCs w:val="20"/>
                <w:lang w:val="en-US"/>
              </w:rPr>
              <w:t xml:space="preserve"> Epson </w:t>
            </w:r>
            <w:proofErr w:type="spellStart"/>
            <w:r w:rsidRPr="006C2F96">
              <w:rPr>
                <w:sz w:val="20"/>
                <w:szCs w:val="20"/>
                <w:lang w:val="en-US"/>
              </w:rPr>
              <w:t>SureColor</w:t>
            </w:r>
            <w:proofErr w:type="spellEnd"/>
            <w:r w:rsidRPr="006C2F96">
              <w:rPr>
                <w:sz w:val="20"/>
                <w:szCs w:val="20"/>
                <w:lang w:val="en-US"/>
              </w:rPr>
              <w:t xml:space="preserve"> SC-T3100 </w:t>
            </w:r>
            <w:r w:rsidRPr="00076A52">
              <w:rPr>
                <w:sz w:val="20"/>
                <w:szCs w:val="20"/>
              </w:rPr>
              <w:t>голубой</w:t>
            </w:r>
          </w:p>
        </w:tc>
        <w:tc>
          <w:tcPr>
            <w:tcW w:w="405" w:type="pct"/>
            <w:vAlign w:val="center"/>
          </w:tcPr>
          <w:p w14:paraId="51F85991" w14:textId="390459CD" w:rsidR="00076A52" w:rsidRPr="0082235D" w:rsidRDefault="00076A52" w:rsidP="00076A52">
            <w:pPr>
              <w:jc w:val="center"/>
              <w:rPr>
                <w:sz w:val="20"/>
                <w:szCs w:val="20"/>
              </w:rPr>
            </w:pPr>
            <w:r w:rsidRPr="0082235D">
              <w:rPr>
                <w:sz w:val="20"/>
                <w:szCs w:val="20"/>
              </w:rPr>
              <w:t>шт.</w:t>
            </w:r>
          </w:p>
        </w:tc>
        <w:tc>
          <w:tcPr>
            <w:tcW w:w="402" w:type="pct"/>
            <w:vAlign w:val="center"/>
          </w:tcPr>
          <w:p w14:paraId="51F85992" w14:textId="74F54A9D" w:rsidR="00076A52" w:rsidRPr="0082235D" w:rsidRDefault="00076A52" w:rsidP="00076A52">
            <w:pPr>
              <w:jc w:val="center"/>
              <w:rPr>
                <w:sz w:val="20"/>
                <w:szCs w:val="20"/>
              </w:rPr>
            </w:pPr>
            <w:r w:rsidRPr="00076A52">
              <w:rPr>
                <w:sz w:val="20"/>
                <w:szCs w:val="20"/>
              </w:rPr>
              <w:t>3</w:t>
            </w:r>
          </w:p>
        </w:tc>
        <w:tc>
          <w:tcPr>
            <w:tcW w:w="734" w:type="pct"/>
            <w:vAlign w:val="center"/>
          </w:tcPr>
          <w:p w14:paraId="51F85993" w14:textId="66AF11E8"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51F85994" w14:textId="34C78E69" w:rsidR="00076A52" w:rsidRPr="0082235D" w:rsidRDefault="00076A52" w:rsidP="00076A52">
            <w:pPr>
              <w:pStyle w:val="ConsNonformat"/>
              <w:widowControl/>
              <w:outlineLvl w:val="0"/>
              <w:rPr>
                <w:rFonts w:ascii="Times New Roman" w:hAnsi="Times New Roman"/>
                <w:bCs/>
              </w:rPr>
            </w:pPr>
          </w:p>
        </w:tc>
      </w:tr>
      <w:tr w:rsidR="00076A52" w:rsidRPr="0082235D" w14:paraId="26EA3E5E" w14:textId="77777777" w:rsidTr="00076A52">
        <w:trPr>
          <w:trHeight w:val="20"/>
        </w:trPr>
        <w:tc>
          <w:tcPr>
            <w:tcW w:w="274" w:type="pct"/>
            <w:vAlign w:val="center"/>
          </w:tcPr>
          <w:p w14:paraId="57AF3B84" w14:textId="7A99AC0C" w:rsidR="00076A52" w:rsidRPr="0082235D" w:rsidRDefault="00076A52" w:rsidP="00076A52">
            <w:pPr>
              <w:pStyle w:val="af5"/>
              <w:jc w:val="center"/>
              <w:rPr>
                <w:sz w:val="20"/>
                <w:szCs w:val="20"/>
                <w:lang w:val="en-US"/>
              </w:rPr>
            </w:pPr>
            <w:r w:rsidRPr="0082235D">
              <w:rPr>
                <w:sz w:val="20"/>
                <w:szCs w:val="20"/>
                <w:lang w:val="en-US"/>
              </w:rPr>
              <w:t>20</w:t>
            </w:r>
          </w:p>
        </w:tc>
        <w:tc>
          <w:tcPr>
            <w:tcW w:w="2357" w:type="pct"/>
            <w:vAlign w:val="center"/>
          </w:tcPr>
          <w:p w14:paraId="788B2BD7" w14:textId="09599644" w:rsidR="00076A52" w:rsidRPr="006C2F96" w:rsidRDefault="00076A52" w:rsidP="00076A52">
            <w:pPr>
              <w:rPr>
                <w:sz w:val="20"/>
                <w:szCs w:val="20"/>
                <w:lang w:val="en-US"/>
              </w:rPr>
            </w:pPr>
            <w:r w:rsidRPr="00076A52">
              <w:rPr>
                <w:sz w:val="20"/>
                <w:szCs w:val="20"/>
              </w:rPr>
              <w:t>Картридж</w:t>
            </w:r>
            <w:r w:rsidRPr="006C2F96">
              <w:rPr>
                <w:sz w:val="20"/>
                <w:szCs w:val="20"/>
                <w:lang w:val="en-US"/>
              </w:rPr>
              <w:t xml:space="preserve"> </w:t>
            </w:r>
            <w:r w:rsidRPr="00076A52">
              <w:rPr>
                <w:sz w:val="20"/>
                <w:szCs w:val="20"/>
              </w:rPr>
              <w:t>для</w:t>
            </w:r>
            <w:r w:rsidRPr="006C2F96">
              <w:rPr>
                <w:sz w:val="20"/>
                <w:szCs w:val="20"/>
                <w:lang w:val="en-US"/>
              </w:rPr>
              <w:t xml:space="preserve"> Epson </w:t>
            </w:r>
            <w:proofErr w:type="spellStart"/>
            <w:r w:rsidRPr="006C2F96">
              <w:rPr>
                <w:sz w:val="20"/>
                <w:szCs w:val="20"/>
                <w:lang w:val="en-US"/>
              </w:rPr>
              <w:t>SureColor</w:t>
            </w:r>
            <w:proofErr w:type="spellEnd"/>
            <w:r w:rsidRPr="006C2F96">
              <w:rPr>
                <w:sz w:val="20"/>
                <w:szCs w:val="20"/>
                <w:lang w:val="en-US"/>
              </w:rPr>
              <w:t xml:space="preserve"> SC-T3100 </w:t>
            </w:r>
            <w:r w:rsidRPr="00076A52">
              <w:rPr>
                <w:sz w:val="20"/>
                <w:szCs w:val="20"/>
              </w:rPr>
              <w:t>пурпурный</w:t>
            </w:r>
          </w:p>
        </w:tc>
        <w:tc>
          <w:tcPr>
            <w:tcW w:w="405" w:type="pct"/>
            <w:vAlign w:val="center"/>
          </w:tcPr>
          <w:p w14:paraId="0E1DBEBC" w14:textId="2278E88C" w:rsidR="00076A52" w:rsidRPr="0082235D" w:rsidRDefault="00076A52" w:rsidP="00076A52">
            <w:pPr>
              <w:jc w:val="center"/>
              <w:rPr>
                <w:sz w:val="20"/>
                <w:szCs w:val="20"/>
              </w:rPr>
            </w:pPr>
            <w:r w:rsidRPr="0082235D">
              <w:rPr>
                <w:sz w:val="20"/>
                <w:szCs w:val="20"/>
              </w:rPr>
              <w:t>шт.</w:t>
            </w:r>
          </w:p>
        </w:tc>
        <w:tc>
          <w:tcPr>
            <w:tcW w:w="402" w:type="pct"/>
            <w:vAlign w:val="center"/>
          </w:tcPr>
          <w:p w14:paraId="262AEDDE" w14:textId="06954FCA" w:rsidR="00076A52" w:rsidRPr="0082235D" w:rsidRDefault="00076A52" w:rsidP="00076A52">
            <w:pPr>
              <w:jc w:val="center"/>
              <w:rPr>
                <w:sz w:val="20"/>
                <w:szCs w:val="20"/>
              </w:rPr>
            </w:pPr>
            <w:r w:rsidRPr="00076A52">
              <w:rPr>
                <w:sz w:val="20"/>
                <w:szCs w:val="20"/>
              </w:rPr>
              <w:t>3</w:t>
            </w:r>
          </w:p>
        </w:tc>
        <w:tc>
          <w:tcPr>
            <w:tcW w:w="734" w:type="pct"/>
            <w:vAlign w:val="center"/>
          </w:tcPr>
          <w:p w14:paraId="57F420A2" w14:textId="7777777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4B94CF87" w14:textId="77777777" w:rsidR="00076A52" w:rsidRPr="0082235D" w:rsidRDefault="00076A52" w:rsidP="00076A52">
            <w:pPr>
              <w:pStyle w:val="ConsNonformat"/>
              <w:widowControl/>
              <w:outlineLvl w:val="0"/>
              <w:rPr>
                <w:rFonts w:ascii="Times New Roman" w:hAnsi="Times New Roman"/>
                <w:bCs/>
              </w:rPr>
            </w:pPr>
          </w:p>
        </w:tc>
      </w:tr>
      <w:tr w:rsidR="00076A52" w:rsidRPr="0082235D" w14:paraId="60F5A3C0" w14:textId="77777777" w:rsidTr="00076A52">
        <w:trPr>
          <w:trHeight w:val="20"/>
        </w:trPr>
        <w:tc>
          <w:tcPr>
            <w:tcW w:w="274" w:type="pct"/>
            <w:vAlign w:val="center"/>
          </w:tcPr>
          <w:p w14:paraId="4E4352EC" w14:textId="5D97E277" w:rsidR="00076A52" w:rsidRPr="0082235D" w:rsidRDefault="00076A52" w:rsidP="00076A52">
            <w:pPr>
              <w:pStyle w:val="af5"/>
              <w:jc w:val="center"/>
              <w:rPr>
                <w:sz w:val="20"/>
                <w:szCs w:val="20"/>
                <w:lang w:val="en-US"/>
              </w:rPr>
            </w:pPr>
            <w:r w:rsidRPr="0082235D">
              <w:rPr>
                <w:sz w:val="20"/>
                <w:szCs w:val="20"/>
                <w:lang w:val="en-US"/>
              </w:rPr>
              <w:t>21</w:t>
            </w:r>
          </w:p>
        </w:tc>
        <w:tc>
          <w:tcPr>
            <w:tcW w:w="2357" w:type="pct"/>
            <w:vAlign w:val="center"/>
          </w:tcPr>
          <w:p w14:paraId="07D0F5AA" w14:textId="401A304F" w:rsidR="00076A52" w:rsidRPr="006C2F96" w:rsidRDefault="00076A52" w:rsidP="00076A52">
            <w:pPr>
              <w:rPr>
                <w:sz w:val="20"/>
                <w:szCs w:val="20"/>
                <w:lang w:val="en-US"/>
              </w:rPr>
            </w:pPr>
            <w:r w:rsidRPr="00076A52">
              <w:rPr>
                <w:sz w:val="20"/>
                <w:szCs w:val="20"/>
              </w:rPr>
              <w:t>Картридж</w:t>
            </w:r>
            <w:r w:rsidRPr="006C2F96">
              <w:rPr>
                <w:sz w:val="20"/>
                <w:szCs w:val="20"/>
                <w:lang w:val="en-US"/>
              </w:rPr>
              <w:t xml:space="preserve"> </w:t>
            </w:r>
            <w:r w:rsidRPr="00076A52">
              <w:rPr>
                <w:sz w:val="20"/>
                <w:szCs w:val="20"/>
              </w:rPr>
              <w:t>для</w:t>
            </w:r>
            <w:r w:rsidRPr="006C2F96">
              <w:rPr>
                <w:sz w:val="20"/>
                <w:szCs w:val="20"/>
                <w:lang w:val="en-US"/>
              </w:rPr>
              <w:t xml:space="preserve"> Epson </w:t>
            </w:r>
            <w:proofErr w:type="spellStart"/>
            <w:r w:rsidRPr="006C2F96">
              <w:rPr>
                <w:sz w:val="20"/>
                <w:szCs w:val="20"/>
                <w:lang w:val="en-US"/>
              </w:rPr>
              <w:t>SureColor</w:t>
            </w:r>
            <w:proofErr w:type="spellEnd"/>
            <w:r w:rsidRPr="006C2F96">
              <w:rPr>
                <w:sz w:val="20"/>
                <w:szCs w:val="20"/>
                <w:lang w:val="en-US"/>
              </w:rPr>
              <w:t xml:space="preserve"> SC-T3100 </w:t>
            </w:r>
            <w:r w:rsidRPr="00076A52">
              <w:rPr>
                <w:sz w:val="20"/>
                <w:szCs w:val="20"/>
              </w:rPr>
              <w:t>желтый</w:t>
            </w:r>
          </w:p>
        </w:tc>
        <w:tc>
          <w:tcPr>
            <w:tcW w:w="405" w:type="pct"/>
            <w:vAlign w:val="center"/>
          </w:tcPr>
          <w:p w14:paraId="766D2AA2" w14:textId="5CCE5F62" w:rsidR="00076A52" w:rsidRPr="0082235D" w:rsidRDefault="00076A52" w:rsidP="00076A52">
            <w:pPr>
              <w:jc w:val="center"/>
              <w:rPr>
                <w:sz w:val="20"/>
                <w:szCs w:val="20"/>
                <w:lang w:val="en-US"/>
              </w:rPr>
            </w:pPr>
            <w:r w:rsidRPr="0082235D">
              <w:rPr>
                <w:sz w:val="20"/>
                <w:szCs w:val="20"/>
              </w:rPr>
              <w:t>шт.</w:t>
            </w:r>
          </w:p>
        </w:tc>
        <w:tc>
          <w:tcPr>
            <w:tcW w:w="402" w:type="pct"/>
            <w:vAlign w:val="center"/>
          </w:tcPr>
          <w:p w14:paraId="55098BAD" w14:textId="31C3589E" w:rsidR="00076A52" w:rsidRPr="0082235D" w:rsidRDefault="00076A52" w:rsidP="00076A52">
            <w:pPr>
              <w:jc w:val="center"/>
              <w:rPr>
                <w:sz w:val="20"/>
                <w:szCs w:val="20"/>
              </w:rPr>
            </w:pPr>
            <w:r w:rsidRPr="00076A52">
              <w:rPr>
                <w:sz w:val="20"/>
                <w:szCs w:val="20"/>
              </w:rPr>
              <w:t>3</w:t>
            </w:r>
          </w:p>
        </w:tc>
        <w:tc>
          <w:tcPr>
            <w:tcW w:w="734" w:type="pct"/>
            <w:vAlign w:val="center"/>
          </w:tcPr>
          <w:p w14:paraId="6A404B61" w14:textId="77777777" w:rsidR="00076A52" w:rsidRPr="0082235D" w:rsidRDefault="00076A52" w:rsidP="00076A52">
            <w:pPr>
              <w:pStyle w:val="ConsNonformat"/>
              <w:widowControl/>
              <w:jc w:val="center"/>
              <w:outlineLvl w:val="0"/>
              <w:rPr>
                <w:rFonts w:ascii="Times New Roman" w:hAnsi="Times New Roman"/>
                <w:bCs/>
                <w:lang w:val="en-US"/>
              </w:rPr>
            </w:pPr>
          </w:p>
        </w:tc>
        <w:tc>
          <w:tcPr>
            <w:tcW w:w="828" w:type="pct"/>
            <w:vAlign w:val="center"/>
          </w:tcPr>
          <w:p w14:paraId="3F98B8C8" w14:textId="77777777" w:rsidR="00076A52" w:rsidRPr="0082235D" w:rsidRDefault="00076A52" w:rsidP="00076A52">
            <w:pPr>
              <w:pStyle w:val="ConsNonformat"/>
              <w:widowControl/>
              <w:outlineLvl w:val="0"/>
              <w:rPr>
                <w:rFonts w:ascii="Times New Roman" w:hAnsi="Times New Roman"/>
                <w:bCs/>
                <w:lang w:val="en-US"/>
              </w:rPr>
            </w:pPr>
          </w:p>
        </w:tc>
      </w:tr>
      <w:tr w:rsidR="00076A52" w:rsidRPr="0082235D" w14:paraId="7A96A6F3" w14:textId="77777777" w:rsidTr="00076A52">
        <w:trPr>
          <w:trHeight w:val="20"/>
        </w:trPr>
        <w:tc>
          <w:tcPr>
            <w:tcW w:w="274" w:type="pct"/>
            <w:vAlign w:val="center"/>
          </w:tcPr>
          <w:p w14:paraId="7D34E783" w14:textId="7C6BA64D" w:rsidR="00076A52" w:rsidRPr="0082235D" w:rsidRDefault="00076A52" w:rsidP="00076A52">
            <w:pPr>
              <w:pStyle w:val="af5"/>
              <w:jc w:val="center"/>
              <w:rPr>
                <w:sz w:val="20"/>
                <w:szCs w:val="20"/>
                <w:lang w:val="en-US"/>
              </w:rPr>
            </w:pPr>
            <w:r w:rsidRPr="0082235D">
              <w:rPr>
                <w:sz w:val="20"/>
                <w:szCs w:val="20"/>
                <w:lang w:val="en-US"/>
              </w:rPr>
              <w:t>22</w:t>
            </w:r>
          </w:p>
        </w:tc>
        <w:tc>
          <w:tcPr>
            <w:tcW w:w="2357" w:type="pct"/>
            <w:vAlign w:val="center"/>
          </w:tcPr>
          <w:p w14:paraId="71A27B1B" w14:textId="1938C8CA" w:rsidR="00076A52" w:rsidRPr="006C2F96" w:rsidRDefault="00076A52" w:rsidP="00076A52">
            <w:pPr>
              <w:rPr>
                <w:sz w:val="20"/>
                <w:szCs w:val="20"/>
                <w:lang w:val="en-US"/>
              </w:rPr>
            </w:pPr>
            <w:r w:rsidRPr="00076A52">
              <w:rPr>
                <w:sz w:val="20"/>
                <w:szCs w:val="20"/>
              </w:rPr>
              <w:t>Картридж</w:t>
            </w:r>
            <w:r w:rsidRPr="006C2F96">
              <w:rPr>
                <w:sz w:val="20"/>
                <w:szCs w:val="20"/>
                <w:lang w:val="en-US"/>
              </w:rPr>
              <w:t xml:space="preserve"> </w:t>
            </w:r>
            <w:r w:rsidRPr="00076A52">
              <w:rPr>
                <w:sz w:val="20"/>
                <w:szCs w:val="20"/>
              </w:rPr>
              <w:t>для</w:t>
            </w:r>
            <w:r w:rsidRPr="006C2F96">
              <w:rPr>
                <w:sz w:val="20"/>
                <w:szCs w:val="20"/>
                <w:lang w:val="en-US"/>
              </w:rPr>
              <w:t xml:space="preserve"> Kyocera </w:t>
            </w:r>
            <w:proofErr w:type="spellStart"/>
            <w:r w:rsidRPr="006C2F96">
              <w:rPr>
                <w:sz w:val="20"/>
                <w:szCs w:val="20"/>
                <w:lang w:val="en-US"/>
              </w:rPr>
              <w:t>Ecosys</w:t>
            </w:r>
            <w:proofErr w:type="spellEnd"/>
            <w:r w:rsidRPr="006C2F96">
              <w:rPr>
                <w:sz w:val="20"/>
                <w:szCs w:val="20"/>
                <w:lang w:val="en-US"/>
              </w:rPr>
              <w:t xml:space="preserve"> M4125idn</w:t>
            </w:r>
          </w:p>
        </w:tc>
        <w:tc>
          <w:tcPr>
            <w:tcW w:w="405" w:type="pct"/>
            <w:vAlign w:val="center"/>
          </w:tcPr>
          <w:p w14:paraId="0159B805" w14:textId="7E315367" w:rsidR="00076A52" w:rsidRPr="0082235D" w:rsidRDefault="00076A52" w:rsidP="00076A52">
            <w:pPr>
              <w:jc w:val="center"/>
              <w:rPr>
                <w:sz w:val="20"/>
                <w:szCs w:val="20"/>
                <w:lang w:val="en-US"/>
              </w:rPr>
            </w:pPr>
            <w:r w:rsidRPr="0082235D">
              <w:rPr>
                <w:sz w:val="20"/>
                <w:szCs w:val="20"/>
              </w:rPr>
              <w:t>шт.</w:t>
            </w:r>
          </w:p>
        </w:tc>
        <w:tc>
          <w:tcPr>
            <w:tcW w:w="402" w:type="pct"/>
            <w:vAlign w:val="center"/>
          </w:tcPr>
          <w:p w14:paraId="69F53902" w14:textId="55570D6C" w:rsidR="00076A52" w:rsidRPr="0082235D" w:rsidRDefault="00076A52" w:rsidP="00076A52">
            <w:pPr>
              <w:jc w:val="center"/>
              <w:rPr>
                <w:sz w:val="20"/>
                <w:szCs w:val="20"/>
              </w:rPr>
            </w:pPr>
            <w:r w:rsidRPr="00076A52">
              <w:rPr>
                <w:sz w:val="20"/>
                <w:szCs w:val="20"/>
              </w:rPr>
              <w:t>1</w:t>
            </w:r>
          </w:p>
        </w:tc>
        <w:tc>
          <w:tcPr>
            <w:tcW w:w="734" w:type="pct"/>
            <w:vAlign w:val="center"/>
          </w:tcPr>
          <w:p w14:paraId="7F98ED79" w14:textId="77777777" w:rsidR="00076A52" w:rsidRPr="0082235D" w:rsidRDefault="00076A52" w:rsidP="00076A52">
            <w:pPr>
              <w:pStyle w:val="ConsNonformat"/>
              <w:widowControl/>
              <w:jc w:val="center"/>
              <w:outlineLvl w:val="0"/>
              <w:rPr>
                <w:rFonts w:ascii="Times New Roman" w:hAnsi="Times New Roman"/>
                <w:bCs/>
                <w:lang w:val="en-US"/>
              </w:rPr>
            </w:pPr>
          </w:p>
        </w:tc>
        <w:tc>
          <w:tcPr>
            <w:tcW w:w="828" w:type="pct"/>
            <w:vAlign w:val="center"/>
          </w:tcPr>
          <w:p w14:paraId="28DB27E8" w14:textId="77777777" w:rsidR="00076A52" w:rsidRPr="0082235D" w:rsidRDefault="00076A52" w:rsidP="00076A52">
            <w:pPr>
              <w:pStyle w:val="ConsNonformat"/>
              <w:widowControl/>
              <w:outlineLvl w:val="0"/>
              <w:rPr>
                <w:rFonts w:ascii="Times New Roman" w:hAnsi="Times New Roman"/>
                <w:bCs/>
                <w:lang w:val="en-US"/>
              </w:rPr>
            </w:pPr>
          </w:p>
        </w:tc>
      </w:tr>
      <w:tr w:rsidR="00076A52" w:rsidRPr="0082235D" w14:paraId="7D3B8F54" w14:textId="77777777" w:rsidTr="00076A52">
        <w:trPr>
          <w:trHeight w:val="20"/>
        </w:trPr>
        <w:tc>
          <w:tcPr>
            <w:tcW w:w="274" w:type="pct"/>
            <w:vAlign w:val="center"/>
          </w:tcPr>
          <w:p w14:paraId="30CD815D" w14:textId="4A099C88" w:rsidR="00076A52" w:rsidRPr="0082235D" w:rsidRDefault="00076A52" w:rsidP="00076A52">
            <w:pPr>
              <w:pStyle w:val="af5"/>
              <w:jc w:val="center"/>
              <w:rPr>
                <w:sz w:val="20"/>
                <w:szCs w:val="20"/>
                <w:lang w:val="en-US"/>
              </w:rPr>
            </w:pPr>
            <w:r w:rsidRPr="0082235D">
              <w:rPr>
                <w:sz w:val="20"/>
                <w:szCs w:val="20"/>
                <w:lang w:val="en-US"/>
              </w:rPr>
              <w:t>23</w:t>
            </w:r>
          </w:p>
        </w:tc>
        <w:tc>
          <w:tcPr>
            <w:tcW w:w="2357" w:type="pct"/>
            <w:vAlign w:val="center"/>
          </w:tcPr>
          <w:p w14:paraId="56E88E7F" w14:textId="4B137263" w:rsidR="00076A52" w:rsidRPr="0082235D" w:rsidRDefault="00076A52" w:rsidP="00076A52">
            <w:pPr>
              <w:rPr>
                <w:sz w:val="20"/>
                <w:szCs w:val="20"/>
              </w:rPr>
            </w:pPr>
            <w:r w:rsidRPr="00076A52">
              <w:rPr>
                <w:sz w:val="20"/>
                <w:szCs w:val="20"/>
              </w:rPr>
              <w:t>Пневматический очиститель</w:t>
            </w:r>
          </w:p>
        </w:tc>
        <w:tc>
          <w:tcPr>
            <w:tcW w:w="405" w:type="pct"/>
            <w:vAlign w:val="center"/>
          </w:tcPr>
          <w:p w14:paraId="32AF8371" w14:textId="036757C4" w:rsidR="00076A52" w:rsidRPr="0082235D" w:rsidRDefault="00076A52" w:rsidP="00076A52">
            <w:pPr>
              <w:jc w:val="center"/>
              <w:rPr>
                <w:sz w:val="20"/>
                <w:szCs w:val="20"/>
                <w:lang w:val="en-US"/>
              </w:rPr>
            </w:pPr>
            <w:r w:rsidRPr="0082235D">
              <w:rPr>
                <w:sz w:val="20"/>
                <w:szCs w:val="20"/>
              </w:rPr>
              <w:t>шт.</w:t>
            </w:r>
          </w:p>
        </w:tc>
        <w:tc>
          <w:tcPr>
            <w:tcW w:w="402" w:type="pct"/>
            <w:vAlign w:val="center"/>
          </w:tcPr>
          <w:p w14:paraId="12524FB5" w14:textId="3EA0408E" w:rsidR="00076A52" w:rsidRPr="0082235D" w:rsidRDefault="00076A52" w:rsidP="00076A52">
            <w:pPr>
              <w:jc w:val="center"/>
              <w:rPr>
                <w:sz w:val="20"/>
                <w:szCs w:val="20"/>
              </w:rPr>
            </w:pPr>
            <w:r w:rsidRPr="00076A52">
              <w:rPr>
                <w:sz w:val="20"/>
                <w:szCs w:val="20"/>
              </w:rPr>
              <w:t>10</w:t>
            </w:r>
          </w:p>
        </w:tc>
        <w:tc>
          <w:tcPr>
            <w:tcW w:w="734" w:type="pct"/>
            <w:vAlign w:val="center"/>
          </w:tcPr>
          <w:p w14:paraId="7AC89B6E" w14:textId="77777777" w:rsidR="00076A52" w:rsidRPr="0082235D" w:rsidRDefault="00076A52" w:rsidP="00076A52">
            <w:pPr>
              <w:pStyle w:val="ConsNonformat"/>
              <w:widowControl/>
              <w:jc w:val="center"/>
              <w:outlineLvl w:val="0"/>
              <w:rPr>
                <w:rFonts w:ascii="Times New Roman" w:hAnsi="Times New Roman"/>
                <w:bCs/>
                <w:lang w:val="en-US"/>
              </w:rPr>
            </w:pPr>
          </w:p>
        </w:tc>
        <w:tc>
          <w:tcPr>
            <w:tcW w:w="828" w:type="pct"/>
            <w:vAlign w:val="center"/>
          </w:tcPr>
          <w:p w14:paraId="7CFFD281" w14:textId="77777777" w:rsidR="00076A52" w:rsidRPr="0082235D" w:rsidRDefault="00076A52" w:rsidP="00076A52">
            <w:pPr>
              <w:pStyle w:val="ConsNonformat"/>
              <w:widowControl/>
              <w:outlineLvl w:val="0"/>
              <w:rPr>
                <w:rFonts w:ascii="Times New Roman" w:hAnsi="Times New Roman"/>
                <w:bCs/>
                <w:lang w:val="en-US"/>
              </w:rPr>
            </w:pPr>
          </w:p>
        </w:tc>
      </w:tr>
      <w:tr w:rsidR="00076A52" w:rsidRPr="0082235D" w14:paraId="01A77FBE" w14:textId="77777777" w:rsidTr="00076A52">
        <w:trPr>
          <w:trHeight w:val="20"/>
        </w:trPr>
        <w:tc>
          <w:tcPr>
            <w:tcW w:w="274" w:type="pct"/>
            <w:vAlign w:val="center"/>
          </w:tcPr>
          <w:p w14:paraId="3744A235" w14:textId="7A839E99" w:rsidR="00076A52" w:rsidRPr="0082235D" w:rsidRDefault="00076A52" w:rsidP="00076A52">
            <w:pPr>
              <w:pStyle w:val="af5"/>
              <w:jc w:val="center"/>
              <w:rPr>
                <w:sz w:val="20"/>
                <w:szCs w:val="20"/>
                <w:lang w:val="en-US"/>
              </w:rPr>
            </w:pPr>
            <w:r w:rsidRPr="0082235D">
              <w:rPr>
                <w:sz w:val="20"/>
                <w:szCs w:val="20"/>
                <w:lang w:val="en-US"/>
              </w:rPr>
              <w:t>24</w:t>
            </w:r>
          </w:p>
        </w:tc>
        <w:tc>
          <w:tcPr>
            <w:tcW w:w="2357" w:type="pct"/>
            <w:vAlign w:val="center"/>
          </w:tcPr>
          <w:p w14:paraId="5F0F8BC4" w14:textId="6D51F21B" w:rsidR="00076A52" w:rsidRPr="0082235D" w:rsidRDefault="00076A52" w:rsidP="00076A52">
            <w:pPr>
              <w:rPr>
                <w:sz w:val="20"/>
                <w:szCs w:val="20"/>
              </w:rPr>
            </w:pPr>
            <w:r w:rsidRPr="00076A52">
              <w:rPr>
                <w:sz w:val="20"/>
                <w:szCs w:val="20"/>
              </w:rPr>
              <w:t>Проходной адаптер RJ45-RJ45</w:t>
            </w:r>
          </w:p>
        </w:tc>
        <w:tc>
          <w:tcPr>
            <w:tcW w:w="405" w:type="pct"/>
            <w:vAlign w:val="center"/>
          </w:tcPr>
          <w:p w14:paraId="7271C71A" w14:textId="36FCCEF9" w:rsidR="00076A52" w:rsidRPr="0082235D" w:rsidRDefault="00076A52" w:rsidP="00076A52">
            <w:pPr>
              <w:jc w:val="center"/>
              <w:rPr>
                <w:sz w:val="20"/>
                <w:szCs w:val="20"/>
              </w:rPr>
            </w:pPr>
            <w:r w:rsidRPr="0082235D">
              <w:rPr>
                <w:sz w:val="20"/>
                <w:szCs w:val="20"/>
              </w:rPr>
              <w:t>шт.</w:t>
            </w:r>
          </w:p>
        </w:tc>
        <w:tc>
          <w:tcPr>
            <w:tcW w:w="402" w:type="pct"/>
            <w:vAlign w:val="center"/>
          </w:tcPr>
          <w:p w14:paraId="11F015AD" w14:textId="4436105A" w:rsidR="00076A52" w:rsidRPr="0082235D" w:rsidRDefault="00076A52" w:rsidP="00076A52">
            <w:pPr>
              <w:jc w:val="center"/>
              <w:rPr>
                <w:sz w:val="20"/>
                <w:szCs w:val="20"/>
              </w:rPr>
            </w:pPr>
            <w:r w:rsidRPr="00076A52">
              <w:rPr>
                <w:sz w:val="20"/>
                <w:szCs w:val="20"/>
              </w:rPr>
              <w:t>10</w:t>
            </w:r>
          </w:p>
        </w:tc>
        <w:tc>
          <w:tcPr>
            <w:tcW w:w="734" w:type="pct"/>
            <w:vAlign w:val="center"/>
          </w:tcPr>
          <w:p w14:paraId="427C509C" w14:textId="7777777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362D4471" w14:textId="77777777" w:rsidR="00076A52" w:rsidRPr="0082235D" w:rsidRDefault="00076A52" w:rsidP="00076A52">
            <w:pPr>
              <w:pStyle w:val="ConsNonformat"/>
              <w:widowControl/>
              <w:outlineLvl w:val="0"/>
              <w:rPr>
                <w:rFonts w:ascii="Times New Roman" w:hAnsi="Times New Roman"/>
                <w:bCs/>
              </w:rPr>
            </w:pPr>
          </w:p>
        </w:tc>
      </w:tr>
      <w:tr w:rsidR="00076A52" w:rsidRPr="0082235D" w14:paraId="529DA3E8" w14:textId="77777777" w:rsidTr="00076A52">
        <w:trPr>
          <w:trHeight w:val="20"/>
        </w:trPr>
        <w:tc>
          <w:tcPr>
            <w:tcW w:w="274" w:type="pct"/>
            <w:vAlign w:val="center"/>
          </w:tcPr>
          <w:p w14:paraId="37F2EAAE" w14:textId="58F0ECFE" w:rsidR="00076A52" w:rsidRPr="0082235D" w:rsidRDefault="00076A52" w:rsidP="00076A52">
            <w:pPr>
              <w:pStyle w:val="af5"/>
              <w:jc w:val="center"/>
              <w:rPr>
                <w:sz w:val="20"/>
                <w:szCs w:val="20"/>
                <w:lang w:val="en-US"/>
              </w:rPr>
            </w:pPr>
            <w:r w:rsidRPr="0082235D">
              <w:rPr>
                <w:sz w:val="20"/>
                <w:szCs w:val="20"/>
                <w:lang w:val="en-US"/>
              </w:rPr>
              <w:t>25</w:t>
            </w:r>
          </w:p>
        </w:tc>
        <w:tc>
          <w:tcPr>
            <w:tcW w:w="2357" w:type="pct"/>
            <w:vAlign w:val="center"/>
          </w:tcPr>
          <w:p w14:paraId="7D21D9B1" w14:textId="5A4FAB1D" w:rsidR="00076A52" w:rsidRPr="00076A52" w:rsidRDefault="00076A52" w:rsidP="00076A52">
            <w:pPr>
              <w:rPr>
                <w:sz w:val="20"/>
                <w:szCs w:val="20"/>
              </w:rPr>
            </w:pPr>
            <w:r w:rsidRPr="00076A52">
              <w:rPr>
                <w:sz w:val="20"/>
                <w:szCs w:val="20"/>
              </w:rPr>
              <w:t xml:space="preserve">Печатающая головка для МФУ HP </w:t>
            </w:r>
            <w:proofErr w:type="spellStart"/>
            <w:r w:rsidRPr="00076A52">
              <w:rPr>
                <w:sz w:val="20"/>
                <w:szCs w:val="20"/>
              </w:rPr>
              <w:t>OfficeJet</w:t>
            </w:r>
            <w:proofErr w:type="spellEnd"/>
            <w:r w:rsidRPr="00076A52">
              <w:rPr>
                <w:sz w:val="20"/>
                <w:szCs w:val="20"/>
              </w:rPr>
              <w:t xml:space="preserve"> </w:t>
            </w:r>
            <w:proofErr w:type="spellStart"/>
            <w:r w:rsidRPr="00076A52">
              <w:rPr>
                <w:sz w:val="20"/>
                <w:szCs w:val="20"/>
              </w:rPr>
              <w:t>Pro</w:t>
            </w:r>
            <w:proofErr w:type="spellEnd"/>
            <w:r w:rsidRPr="00076A52">
              <w:rPr>
                <w:sz w:val="20"/>
                <w:szCs w:val="20"/>
              </w:rPr>
              <w:t xml:space="preserve"> 276dw</w:t>
            </w:r>
          </w:p>
        </w:tc>
        <w:tc>
          <w:tcPr>
            <w:tcW w:w="405" w:type="pct"/>
            <w:vAlign w:val="center"/>
          </w:tcPr>
          <w:p w14:paraId="16A95C41" w14:textId="644B6253" w:rsidR="00076A52" w:rsidRPr="0082235D" w:rsidRDefault="00076A52" w:rsidP="00076A52">
            <w:pPr>
              <w:jc w:val="center"/>
              <w:rPr>
                <w:sz w:val="20"/>
                <w:szCs w:val="20"/>
              </w:rPr>
            </w:pPr>
            <w:r w:rsidRPr="0082235D">
              <w:rPr>
                <w:sz w:val="20"/>
                <w:szCs w:val="20"/>
              </w:rPr>
              <w:t>шт.</w:t>
            </w:r>
          </w:p>
        </w:tc>
        <w:tc>
          <w:tcPr>
            <w:tcW w:w="402" w:type="pct"/>
            <w:vAlign w:val="center"/>
          </w:tcPr>
          <w:p w14:paraId="7A44F450" w14:textId="474889F4" w:rsidR="00076A52" w:rsidRPr="0082235D" w:rsidRDefault="00076A52" w:rsidP="00076A52">
            <w:pPr>
              <w:jc w:val="center"/>
              <w:rPr>
                <w:sz w:val="20"/>
                <w:szCs w:val="20"/>
              </w:rPr>
            </w:pPr>
            <w:r w:rsidRPr="00076A52">
              <w:rPr>
                <w:sz w:val="20"/>
                <w:szCs w:val="20"/>
              </w:rPr>
              <w:t>1</w:t>
            </w:r>
          </w:p>
        </w:tc>
        <w:tc>
          <w:tcPr>
            <w:tcW w:w="734" w:type="pct"/>
            <w:vAlign w:val="center"/>
          </w:tcPr>
          <w:p w14:paraId="425DA4F0" w14:textId="7777777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1D8D590A" w14:textId="77777777" w:rsidR="00076A52" w:rsidRPr="0082235D" w:rsidRDefault="00076A52" w:rsidP="00076A52">
            <w:pPr>
              <w:pStyle w:val="ConsNonformat"/>
              <w:widowControl/>
              <w:outlineLvl w:val="0"/>
              <w:rPr>
                <w:rFonts w:ascii="Times New Roman" w:hAnsi="Times New Roman"/>
                <w:bCs/>
              </w:rPr>
            </w:pPr>
          </w:p>
        </w:tc>
      </w:tr>
      <w:tr w:rsidR="00076A52" w:rsidRPr="0082235D" w14:paraId="12292317" w14:textId="77777777" w:rsidTr="00076A52">
        <w:trPr>
          <w:trHeight w:val="20"/>
        </w:trPr>
        <w:tc>
          <w:tcPr>
            <w:tcW w:w="274" w:type="pct"/>
            <w:vAlign w:val="center"/>
          </w:tcPr>
          <w:p w14:paraId="6A95BA80" w14:textId="0232E95C" w:rsidR="00076A52" w:rsidRPr="0082235D" w:rsidRDefault="00076A52" w:rsidP="00076A52">
            <w:pPr>
              <w:pStyle w:val="af5"/>
              <w:jc w:val="center"/>
              <w:rPr>
                <w:sz w:val="20"/>
                <w:szCs w:val="20"/>
                <w:lang w:val="en-US"/>
              </w:rPr>
            </w:pPr>
            <w:r w:rsidRPr="0082235D">
              <w:rPr>
                <w:sz w:val="20"/>
                <w:szCs w:val="20"/>
                <w:lang w:val="en-US"/>
              </w:rPr>
              <w:t>26</w:t>
            </w:r>
          </w:p>
        </w:tc>
        <w:tc>
          <w:tcPr>
            <w:tcW w:w="2357" w:type="pct"/>
            <w:vAlign w:val="center"/>
          </w:tcPr>
          <w:p w14:paraId="0D20BE02" w14:textId="4CD79E71" w:rsidR="00076A52" w:rsidRPr="0082235D" w:rsidRDefault="00076A52" w:rsidP="00076A52">
            <w:pPr>
              <w:rPr>
                <w:sz w:val="20"/>
                <w:szCs w:val="20"/>
              </w:rPr>
            </w:pPr>
            <w:r w:rsidRPr="00076A52">
              <w:rPr>
                <w:sz w:val="20"/>
                <w:szCs w:val="20"/>
              </w:rPr>
              <w:t xml:space="preserve">22 ТБ Жесткий диск </w:t>
            </w:r>
            <w:proofErr w:type="spellStart"/>
            <w:r w:rsidRPr="00076A52">
              <w:rPr>
                <w:sz w:val="20"/>
                <w:szCs w:val="20"/>
              </w:rPr>
              <w:t>Seagate</w:t>
            </w:r>
            <w:proofErr w:type="spellEnd"/>
            <w:r w:rsidRPr="00076A52">
              <w:rPr>
                <w:sz w:val="20"/>
                <w:szCs w:val="20"/>
              </w:rPr>
              <w:t xml:space="preserve"> </w:t>
            </w:r>
            <w:proofErr w:type="spellStart"/>
            <w:r w:rsidRPr="00076A52">
              <w:rPr>
                <w:sz w:val="20"/>
                <w:szCs w:val="20"/>
              </w:rPr>
              <w:t>Exos</w:t>
            </w:r>
            <w:proofErr w:type="spellEnd"/>
          </w:p>
        </w:tc>
        <w:tc>
          <w:tcPr>
            <w:tcW w:w="405" w:type="pct"/>
            <w:vAlign w:val="center"/>
          </w:tcPr>
          <w:p w14:paraId="3C260FB8" w14:textId="3E83B0C2" w:rsidR="00076A52" w:rsidRPr="0082235D" w:rsidRDefault="00076A52" w:rsidP="00076A52">
            <w:pPr>
              <w:jc w:val="center"/>
              <w:rPr>
                <w:sz w:val="20"/>
                <w:szCs w:val="20"/>
              </w:rPr>
            </w:pPr>
            <w:r w:rsidRPr="0082235D">
              <w:rPr>
                <w:sz w:val="20"/>
                <w:szCs w:val="20"/>
              </w:rPr>
              <w:t>шт.</w:t>
            </w:r>
          </w:p>
        </w:tc>
        <w:tc>
          <w:tcPr>
            <w:tcW w:w="402" w:type="pct"/>
            <w:vAlign w:val="center"/>
          </w:tcPr>
          <w:p w14:paraId="1B35DA24" w14:textId="126967C1" w:rsidR="00076A52" w:rsidRPr="0082235D" w:rsidRDefault="00A54D77" w:rsidP="00076A52">
            <w:pPr>
              <w:jc w:val="center"/>
              <w:rPr>
                <w:sz w:val="20"/>
                <w:szCs w:val="20"/>
              </w:rPr>
            </w:pPr>
            <w:r>
              <w:rPr>
                <w:sz w:val="20"/>
                <w:szCs w:val="20"/>
              </w:rPr>
              <w:t>2</w:t>
            </w:r>
          </w:p>
        </w:tc>
        <w:tc>
          <w:tcPr>
            <w:tcW w:w="734" w:type="pct"/>
            <w:vAlign w:val="center"/>
          </w:tcPr>
          <w:p w14:paraId="7BFE57D0" w14:textId="7777777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677BC45D" w14:textId="77777777" w:rsidR="00076A52" w:rsidRPr="0082235D" w:rsidRDefault="00076A52" w:rsidP="00076A52">
            <w:pPr>
              <w:pStyle w:val="ConsNonformat"/>
              <w:widowControl/>
              <w:outlineLvl w:val="0"/>
              <w:rPr>
                <w:rFonts w:ascii="Times New Roman" w:hAnsi="Times New Roman"/>
                <w:bCs/>
              </w:rPr>
            </w:pPr>
          </w:p>
        </w:tc>
      </w:tr>
      <w:tr w:rsidR="00076A52" w:rsidRPr="0082235D" w14:paraId="36B8E712" w14:textId="77777777" w:rsidTr="00076A52">
        <w:trPr>
          <w:trHeight w:val="20"/>
        </w:trPr>
        <w:tc>
          <w:tcPr>
            <w:tcW w:w="274" w:type="pct"/>
            <w:vAlign w:val="center"/>
          </w:tcPr>
          <w:p w14:paraId="655AF007" w14:textId="0421953B" w:rsidR="00076A52" w:rsidRPr="00076A52" w:rsidRDefault="00076A52" w:rsidP="00076A52">
            <w:pPr>
              <w:pStyle w:val="af5"/>
              <w:jc w:val="center"/>
              <w:rPr>
                <w:sz w:val="20"/>
                <w:szCs w:val="20"/>
              </w:rPr>
            </w:pPr>
            <w:r>
              <w:rPr>
                <w:sz w:val="20"/>
                <w:szCs w:val="20"/>
              </w:rPr>
              <w:t>27</w:t>
            </w:r>
          </w:p>
        </w:tc>
        <w:tc>
          <w:tcPr>
            <w:tcW w:w="2357" w:type="pct"/>
            <w:vAlign w:val="center"/>
          </w:tcPr>
          <w:p w14:paraId="6CB7218B" w14:textId="06E63EA1" w:rsidR="00076A52" w:rsidRPr="0082235D" w:rsidRDefault="00076A52" w:rsidP="00076A52">
            <w:pPr>
              <w:rPr>
                <w:sz w:val="20"/>
                <w:szCs w:val="20"/>
              </w:rPr>
            </w:pPr>
            <w:r w:rsidRPr="00076A52">
              <w:rPr>
                <w:sz w:val="20"/>
                <w:szCs w:val="20"/>
              </w:rPr>
              <w:t xml:space="preserve">1024 ГБ M.2 </w:t>
            </w:r>
            <w:proofErr w:type="spellStart"/>
            <w:r w:rsidRPr="00076A52">
              <w:rPr>
                <w:sz w:val="20"/>
                <w:szCs w:val="20"/>
              </w:rPr>
              <w:t>NVMe</w:t>
            </w:r>
            <w:proofErr w:type="spellEnd"/>
            <w:r w:rsidRPr="00076A52">
              <w:rPr>
                <w:sz w:val="20"/>
                <w:szCs w:val="20"/>
              </w:rPr>
              <w:t xml:space="preserve"> накопитель </w:t>
            </w:r>
            <w:proofErr w:type="spellStart"/>
            <w:r w:rsidRPr="00076A52">
              <w:rPr>
                <w:sz w:val="20"/>
                <w:szCs w:val="20"/>
              </w:rPr>
              <w:t>Kingston</w:t>
            </w:r>
            <w:proofErr w:type="spellEnd"/>
          </w:p>
        </w:tc>
        <w:tc>
          <w:tcPr>
            <w:tcW w:w="405" w:type="pct"/>
            <w:vAlign w:val="center"/>
          </w:tcPr>
          <w:p w14:paraId="488ECC01" w14:textId="5E61CB7C" w:rsidR="00076A52" w:rsidRPr="0082235D" w:rsidRDefault="00076A52" w:rsidP="00076A52">
            <w:pPr>
              <w:jc w:val="center"/>
              <w:rPr>
                <w:sz w:val="20"/>
                <w:szCs w:val="20"/>
              </w:rPr>
            </w:pPr>
            <w:r w:rsidRPr="0082235D">
              <w:rPr>
                <w:sz w:val="20"/>
                <w:szCs w:val="20"/>
              </w:rPr>
              <w:t>шт.</w:t>
            </w:r>
          </w:p>
        </w:tc>
        <w:tc>
          <w:tcPr>
            <w:tcW w:w="402" w:type="pct"/>
            <w:vAlign w:val="center"/>
          </w:tcPr>
          <w:p w14:paraId="29351B9B" w14:textId="1D94AF4E" w:rsidR="00076A52" w:rsidRPr="0082235D" w:rsidRDefault="00A54D77" w:rsidP="00076A52">
            <w:pPr>
              <w:jc w:val="center"/>
              <w:rPr>
                <w:sz w:val="20"/>
                <w:szCs w:val="20"/>
              </w:rPr>
            </w:pPr>
            <w:r>
              <w:rPr>
                <w:sz w:val="20"/>
                <w:szCs w:val="20"/>
              </w:rPr>
              <w:t>4</w:t>
            </w:r>
          </w:p>
        </w:tc>
        <w:tc>
          <w:tcPr>
            <w:tcW w:w="734" w:type="pct"/>
            <w:vAlign w:val="center"/>
          </w:tcPr>
          <w:p w14:paraId="7570C998" w14:textId="77777777" w:rsidR="00076A52" w:rsidRPr="0082235D" w:rsidRDefault="00076A52" w:rsidP="00076A52">
            <w:pPr>
              <w:pStyle w:val="ConsNonformat"/>
              <w:widowControl/>
              <w:jc w:val="center"/>
              <w:outlineLvl w:val="0"/>
              <w:rPr>
                <w:rFonts w:ascii="Times New Roman" w:hAnsi="Times New Roman"/>
                <w:bCs/>
              </w:rPr>
            </w:pPr>
          </w:p>
        </w:tc>
        <w:tc>
          <w:tcPr>
            <w:tcW w:w="828" w:type="pct"/>
            <w:vAlign w:val="center"/>
          </w:tcPr>
          <w:p w14:paraId="02F2C695" w14:textId="77777777" w:rsidR="00076A52" w:rsidRPr="0082235D" w:rsidRDefault="00076A52" w:rsidP="00076A52">
            <w:pPr>
              <w:pStyle w:val="ConsNonformat"/>
              <w:widowControl/>
              <w:outlineLvl w:val="0"/>
              <w:rPr>
                <w:rFonts w:ascii="Times New Roman" w:hAnsi="Times New Roman"/>
                <w:bCs/>
              </w:rPr>
            </w:pPr>
          </w:p>
        </w:tc>
      </w:tr>
      <w:tr w:rsidR="00111D38" w:rsidRPr="0082235D" w14:paraId="51F859A6" w14:textId="77777777" w:rsidTr="00A4085F">
        <w:trPr>
          <w:trHeight w:val="270"/>
        </w:trPr>
        <w:tc>
          <w:tcPr>
            <w:tcW w:w="4172" w:type="pct"/>
            <w:gridSpan w:val="5"/>
            <w:vAlign w:val="center"/>
          </w:tcPr>
          <w:p w14:paraId="51F859A4" w14:textId="77777777" w:rsidR="00111D38" w:rsidRPr="0082235D" w:rsidRDefault="00111D38" w:rsidP="00111D38">
            <w:pPr>
              <w:pStyle w:val="af5"/>
              <w:rPr>
                <w:b/>
                <w:sz w:val="20"/>
                <w:szCs w:val="20"/>
              </w:rPr>
            </w:pPr>
            <w:r w:rsidRPr="0082235D">
              <w:rPr>
                <w:b/>
                <w:sz w:val="20"/>
                <w:szCs w:val="20"/>
              </w:rPr>
              <w:t>ИТОГО стоимость Товара без НДС, руб.</w:t>
            </w:r>
          </w:p>
        </w:tc>
        <w:tc>
          <w:tcPr>
            <w:tcW w:w="828" w:type="pct"/>
            <w:vAlign w:val="center"/>
          </w:tcPr>
          <w:p w14:paraId="51F859A5" w14:textId="77777777" w:rsidR="00111D38" w:rsidRPr="0082235D" w:rsidRDefault="00111D38" w:rsidP="00111D38">
            <w:pPr>
              <w:pStyle w:val="af5"/>
              <w:ind w:left="0"/>
              <w:jc w:val="center"/>
              <w:rPr>
                <w:b/>
                <w:sz w:val="20"/>
                <w:szCs w:val="20"/>
              </w:rPr>
            </w:pPr>
          </w:p>
        </w:tc>
      </w:tr>
      <w:tr w:rsidR="00111D38" w:rsidRPr="0082235D" w14:paraId="51F859A9" w14:textId="77777777" w:rsidTr="00A4085F">
        <w:trPr>
          <w:trHeight w:val="270"/>
        </w:trPr>
        <w:tc>
          <w:tcPr>
            <w:tcW w:w="4172" w:type="pct"/>
            <w:gridSpan w:val="5"/>
            <w:vAlign w:val="center"/>
          </w:tcPr>
          <w:p w14:paraId="51F859A7" w14:textId="3D3806BC" w:rsidR="00111D38" w:rsidRPr="0082235D" w:rsidRDefault="00111D38" w:rsidP="00111D38">
            <w:pPr>
              <w:pStyle w:val="af5"/>
              <w:rPr>
                <w:b/>
                <w:sz w:val="20"/>
                <w:szCs w:val="20"/>
              </w:rPr>
            </w:pPr>
            <w:r w:rsidRPr="0082235D">
              <w:rPr>
                <w:b/>
                <w:sz w:val="20"/>
                <w:szCs w:val="20"/>
              </w:rPr>
              <w:t>Кроме того, НДС __</w:t>
            </w:r>
            <w:r w:rsidRPr="0082235D">
              <w:rPr>
                <w:b/>
                <w:sz w:val="20"/>
                <w:szCs w:val="20"/>
                <w:lang w:val="en-US"/>
              </w:rPr>
              <w:t>%</w:t>
            </w:r>
            <w:r w:rsidRPr="0082235D">
              <w:rPr>
                <w:b/>
                <w:sz w:val="20"/>
                <w:szCs w:val="20"/>
              </w:rPr>
              <w:t>, руб.</w:t>
            </w:r>
          </w:p>
        </w:tc>
        <w:tc>
          <w:tcPr>
            <w:tcW w:w="828" w:type="pct"/>
            <w:vAlign w:val="center"/>
          </w:tcPr>
          <w:p w14:paraId="51F859A8" w14:textId="77777777" w:rsidR="00111D38" w:rsidRPr="0082235D" w:rsidRDefault="00111D38" w:rsidP="00111D38">
            <w:pPr>
              <w:pStyle w:val="af5"/>
              <w:ind w:left="0"/>
              <w:jc w:val="center"/>
              <w:rPr>
                <w:b/>
                <w:sz w:val="20"/>
                <w:szCs w:val="20"/>
              </w:rPr>
            </w:pPr>
          </w:p>
        </w:tc>
      </w:tr>
      <w:tr w:rsidR="00111D38" w:rsidRPr="0082235D" w14:paraId="51F859AC" w14:textId="77777777" w:rsidTr="00A4085F">
        <w:trPr>
          <w:trHeight w:val="270"/>
        </w:trPr>
        <w:tc>
          <w:tcPr>
            <w:tcW w:w="4172" w:type="pct"/>
            <w:gridSpan w:val="5"/>
            <w:vAlign w:val="center"/>
          </w:tcPr>
          <w:p w14:paraId="51F859AA" w14:textId="77777777" w:rsidR="00111D38" w:rsidRPr="0082235D" w:rsidRDefault="00111D38" w:rsidP="00111D38">
            <w:pPr>
              <w:pStyle w:val="af5"/>
              <w:rPr>
                <w:b/>
                <w:sz w:val="20"/>
                <w:szCs w:val="20"/>
              </w:rPr>
            </w:pPr>
            <w:r w:rsidRPr="0082235D">
              <w:rPr>
                <w:b/>
                <w:sz w:val="20"/>
                <w:szCs w:val="20"/>
              </w:rPr>
              <w:lastRenderedPageBreak/>
              <w:t>Всего с НДС, руб.</w:t>
            </w:r>
          </w:p>
        </w:tc>
        <w:tc>
          <w:tcPr>
            <w:tcW w:w="828" w:type="pct"/>
            <w:vAlign w:val="center"/>
          </w:tcPr>
          <w:p w14:paraId="51F859AB" w14:textId="77777777" w:rsidR="00111D38" w:rsidRPr="0082235D" w:rsidRDefault="00111D38" w:rsidP="00111D38">
            <w:pPr>
              <w:pStyle w:val="af5"/>
              <w:ind w:left="0"/>
              <w:jc w:val="center"/>
              <w:rPr>
                <w:b/>
                <w:sz w:val="20"/>
                <w:szCs w:val="20"/>
              </w:rPr>
            </w:pPr>
          </w:p>
        </w:tc>
      </w:tr>
    </w:tbl>
    <w:p w14:paraId="51F859AD" w14:textId="77777777" w:rsidR="00FC3BEE" w:rsidRPr="0082235D" w:rsidRDefault="00FC3BEE" w:rsidP="00EF467E">
      <w:pPr>
        <w:adjustRightInd w:val="0"/>
        <w:snapToGrid w:val="0"/>
        <w:jc w:val="both"/>
        <w:rPr>
          <w:bCs/>
          <w:iCs/>
          <w:sz w:val="20"/>
          <w:szCs w:val="20"/>
          <w:lang w:eastAsia="x-none"/>
        </w:rPr>
      </w:pPr>
    </w:p>
    <w:p w14:paraId="5AB9FA18" w14:textId="098FFD1A" w:rsidR="00542DD6" w:rsidRPr="0082235D" w:rsidRDefault="00542DD6" w:rsidP="00EF467E">
      <w:pPr>
        <w:pStyle w:val="af6"/>
        <w:numPr>
          <w:ilvl w:val="0"/>
          <w:numId w:val="11"/>
        </w:numPr>
        <w:jc w:val="both"/>
        <w:rPr>
          <w:sz w:val="20"/>
          <w:szCs w:val="20"/>
          <w:shd w:val="clear" w:color="auto" w:fill="FFFFFF"/>
        </w:rPr>
      </w:pPr>
      <w:r w:rsidRPr="0082235D">
        <w:rPr>
          <w:sz w:val="20"/>
          <w:szCs w:val="20"/>
          <w:shd w:val="clear" w:color="auto" w:fill="FFFFFF"/>
        </w:rPr>
        <w:t>Оплата осуществляется Покупателем путем перечисления денежных средств на расчетный счет Поставщика в</w:t>
      </w:r>
      <w:r w:rsidR="00EF467E" w:rsidRPr="0082235D">
        <w:rPr>
          <w:sz w:val="20"/>
          <w:szCs w:val="20"/>
          <w:shd w:val="clear" w:color="auto" w:fill="FFFFFF"/>
        </w:rPr>
        <w:t xml:space="preserve"> </w:t>
      </w:r>
      <w:r w:rsidRPr="0082235D">
        <w:rPr>
          <w:sz w:val="20"/>
          <w:szCs w:val="20"/>
          <w:shd w:val="clear" w:color="auto" w:fill="FFFFFF"/>
        </w:rPr>
        <w:t xml:space="preserve">течение </w:t>
      </w:r>
      <w:r w:rsidR="00F24F8A">
        <w:rPr>
          <w:sz w:val="20"/>
          <w:szCs w:val="20"/>
          <w:shd w:val="clear" w:color="auto" w:fill="FFFFFF"/>
        </w:rPr>
        <w:t>30</w:t>
      </w:r>
      <w:r w:rsidRPr="0082235D">
        <w:rPr>
          <w:sz w:val="20"/>
          <w:szCs w:val="20"/>
          <w:shd w:val="clear" w:color="auto" w:fill="FFFFFF"/>
        </w:rPr>
        <w:t xml:space="preserve"> (</w:t>
      </w:r>
      <w:r w:rsidR="00F24F8A">
        <w:rPr>
          <w:sz w:val="20"/>
          <w:szCs w:val="20"/>
          <w:shd w:val="clear" w:color="auto" w:fill="FFFFFF"/>
        </w:rPr>
        <w:t>тридцати</w:t>
      </w:r>
      <w:r w:rsidRPr="0082235D">
        <w:rPr>
          <w:sz w:val="20"/>
          <w:szCs w:val="20"/>
          <w:shd w:val="clear" w:color="auto" w:fill="FFFFFF"/>
        </w:rPr>
        <w:t xml:space="preserve">) календарных дней с момента получения Покупателем Товара и </w:t>
      </w:r>
      <w:r w:rsidR="00607BB3" w:rsidRPr="0082235D">
        <w:rPr>
          <w:sz w:val="20"/>
          <w:szCs w:val="20"/>
          <w:shd w:val="clear" w:color="auto" w:fill="FFFFFF"/>
        </w:rPr>
        <w:t>документов, предусмотренных п. 3.4. Договора</w:t>
      </w:r>
      <w:r w:rsidRPr="0082235D">
        <w:rPr>
          <w:sz w:val="20"/>
          <w:szCs w:val="20"/>
          <w:shd w:val="clear" w:color="auto" w:fill="FFFFFF"/>
        </w:rPr>
        <w:t>.</w:t>
      </w:r>
    </w:p>
    <w:p w14:paraId="51F859AE" w14:textId="27493DA3" w:rsidR="008350FC" w:rsidRPr="0082235D" w:rsidRDefault="00CA08C4" w:rsidP="00EF467E">
      <w:pPr>
        <w:pStyle w:val="af6"/>
        <w:numPr>
          <w:ilvl w:val="0"/>
          <w:numId w:val="11"/>
        </w:numPr>
        <w:jc w:val="both"/>
        <w:rPr>
          <w:sz w:val="20"/>
          <w:szCs w:val="20"/>
          <w:shd w:val="clear" w:color="auto" w:fill="FFFFFF"/>
        </w:rPr>
      </w:pPr>
      <w:r w:rsidRPr="0082235D">
        <w:rPr>
          <w:sz w:val="20"/>
          <w:szCs w:val="20"/>
          <w:shd w:val="clear" w:color="auto" w:fill="FFFFFF"/>
        </w:rPr>
        <w:t xml:space="preserve">Сроки поставки Товара: </w:t>
      </w:r>
      <w:r w:rsidR="00692593">
        <w:rPr>
          <w:sz w:val="20"/>
          <w:szCs w:val="20"/>
          <w:shd w:val="clear" w:color="auto" w:fill="FFFFFF"/>
        </w:rPr>
        <w:t>май-июнь 2026</w:t>
      </w:r>
      <w:r w:rsidR="00B77449" w:rsidRPr="0082235D">
        <w:rPr>
          <w:sz w:val="20"/>
          <w:szCs w:val="20"/>
          <w:shd w:val="clear" w:color="auto" w:fill="FFFFFF"/>
        </w:rPr>
        <w:t xml:space="preserve"> г.</w:t>
      </w:r>
    </w:p>
    <w:p w14:paraId="51F859AF" w14:textId="21132431" w:rsidR="008350FC" w:rsidRPr="0082235D" w:rsidRDefault="00CA08C4" w:rsidP="00CA08C4">
      <w:pPr>
        <w:pStyle w:val="af6"/>
        <w:numPr>
          <w:ilvl w:val="0"/>
          <w:numId w:val="11"/>
        </w:numPr>
        <w:spacing w:before="120"/>
        <w:jc w:val="both"/>
        <w:rPr>
          <w:sz w:val="20"/>
          <w:szCs w:val="20"/>
          <w:shd w:val="clear" w:color="auto" w:fill="FFFFFF"/>
        </w:rPr>
      </w:pPr>
      <w:r w:rsidRPr="0082235D">
        <w:rPr>
          <w:sz w:val="20"/>
          <w:szCs w:val="20"/>
        </w:rPr>
        <w:t xml:space="preserve">Поставщик: </w:t>
      </w:r>
      <w:r w:rsidR="00EF5A5F" w:rsidRPr="0082235D">
        <w:rPr>
          <w:sz w:val="20"/>
          <w:szCs w:val="20"/>
          <w:shd w:val="clear" w:color="auto" w:fill="FFFFFF"/>
        </w:rPr>
        <w:t>_______________________</w:t>
      </w:r>
      <w:r w:rsidR="00D05601" w:rsidRPr="0082235D">
        <w:rPr>
          <w:sz w:val="20"/>
          <w:szCs w:val="20"/>
        </w:rPr>
        <w:t>.</w:t>
      </w:r>
    </w:p>
    <w:p w14:paraId="51F859B0" w14:textId="172A29A2" w:rsidR="008350FC" w:rsidRPr="0082235D" w:rsidRDefault="00CA08C4" w:rsidP="00CA08C4">
      <w:pPr>
        <w:pStyle w:val="af6"/>
        <w:numPr>
          <w:ilvl w:val="0"/>
          <w:numId w:val="11"/>
        </w:numPr>
        <w:spacing w:before="120"/>
        <w:jc w:val="both"/>
        <w:rPr>
          <w:sz w:val="20"/>
          <w:szCs w:val="20"/>
          <w:shd w:val="clear" w:color="auto" w:fill="FFFFFF"/>
        </w:rPr>
      </w:pPr>
      <w:r w:rsidRPr="0082235D">
        <w:rPr>
          <w:sz w:val="20"/>
          <w:szCs w:val="20"/>
        </w:rPr>
        <w:t xml:space="preserve">Покупатель: </w:t>
      </w:r>
      <w:r w:rsidR="00D82794" w:rsidRPr="0082235D">
        <w:rPr>
          <w:sz w:val="20"/>
          <w:szCs w:val="20"/>
        </w:rPr>
        <w:t>АО</w:t>
      </w:r>
      <w:r w:rsidRPr="0082235D">
        <w:rPr>
          <w:sz w:val="20"/>
          <w:szCs w:val="20"/>
        </w:rPr>
        <w:t xml:space="preserve"> «Пургаз», ИНН 8913000816/КПП 546050001, 629831, Ямало-Ненецкий автономный округ, город Губкинский, микрорайон 16, дом 52</w:t>
      </w:r>
    </w:p>
    <w:p w14:paraId="51F859B1" w14:textId="5B067691" w:rsidR="008350FC" w:rsidRPr="0082235D" w:rsidRDefault="00CA08C4" w:rsidP="00CA08C4">
      <w:pPr>
        <w:pStyle w:val="af6"/>
        <w:numPr>
          <w:ilvl w:val="0"/>
          <w:numId w:val="11"/>
        </w:numPr>
        <w:spacing w:before="120"/>
        <w:jc w:val="both"/>
        <w:rPr>
          <w:sz w:val="20"/>
          <w:szCs w:val="20"/>
          <w:shd w:val="clear" w:color="auto" w:fill="FFFFFF"/>
        </w:rPr>
      </w:pPr>
      <w:r w:rsidRPr="0082235D">
        <w:rPr>
          <w:sz w:val="20"/>
          <w:szCs w:val="20"/>
        </w:rPr>
        <w:t xml:space="preserve">Грузополучатель: </w:t>
      </w:r>
      <w:r w:rsidR="00D82794" w:rsidRPr="0082235D">
        <w:rPr>
          <w:sz w:val="20"/>
          <w:szCs w:val="20"/>
        </w:rPr>
        <w:t>АО</w:t>
      </w:r>
      <w:r w:rsidRPr="0082235D">
        <w:rPr>
          <w:sz w:val="20"/>
          <w:szCs w:val="20"/>
        </w:rPr>
        <w:t xml:space="preserve"> «Пургаз». Ответственное лицо за приемку Товара от Грузополучателя: </w:t>
      </w:r>
      <w:proofErr w:type="spellStart"/>
      <w:r w:rsidR="00EF5A5F" w:rsidRPr="0082235D">
        <w:rPr>
          <w:sz w:val="20"/>
          <w:szCs w:val="20"/>
        </w:rPr>
        <w:t>Какупшев</w:t>
      </w:r>
      <w:proofErr w:type="spellEnd"/>
      <w:r w:rsidR="00EF5A5F" w:rsidRPr="0082235D">
        <w:rPr>
          <w:sz w:val="20"/>
          <w:szCs w:val="20"/>
        </w:rPr>
        <w:t xml:space="preserve"> И.В. </w:t>
      </w:r>
      <w:r w:rsidRPr="0082235D">
        <w:rPr>
          <w:sz w:val="20"/>
          <w:szCs w:val="20"/>
        </w:rPr>
        <w:t>тел: +7</w:t>
      </w:r>
      <w:r w:rsidR="00EF5A5F" w:rsidRPr="0082235D">
        <w:rPr>
          <w:sz w:val="20"/>
          <w:szCs w:val="20"/>
        </w:rPr>
        <w:t> </w:t>
      </w:r>
      <w:r w:rsidRPr="0082235D">
        <w:rPr>
          <w:sz w:val="20"/>
          <w:szCs w:val="20"/>
        </w:rPr>
        <w:t>922</w:t>
      </w:r>
      <w:r w:rsidR="00EF5A5F" w:rsidRPr="0082235D">
        <w:rPr>
          <w:sz w:val="20"/>
          <w:szCs w:val="20"/>
        </w:rPr>
        <w:t> 280 94 11</w:t>
      </w:r>
    </w:p>
    <w:p w14:paraId="51F859B2" w14:textId="77777777" w:rsidR="00703E0B" w:rsidRPr="0082235D" w:rsidRDefault="003262D4" w:rsidP="003262D4">
      <w:pPr>
        <w:pStyle w:val="af6"/>
        <w:numPr>
          <w:ilvl w:val="0"/>
          <w:numId w:val="11"/>
        </w:numPr>
        <w:spacing w:before="120"/>
        <w:jc w:val="both"/>
        <w:rPr>
          <w:b/>
          <w:bCs/>
          <w:i/>
          <w:iCs/>
          <w:sz w:val="20"/>
          <w:szCs w:val="20"/>
          <w:shd w:val="clear" w:color="auto" w:fill="FFFFFF"/>
        </w:rPr>
      </w:pPr>
      <w:r w:rsidRPr="0082235D">
        <w:rPr>
          <w:sz w:val="20"/>
          <w:szCs w:val="20"/>
        </w:rPr>
        <w:t>Поставка Товара осуществляется на условиях: доставки Поставщиком</w:t>
      </w:r>
    </w:p>
    <w:p w14:paraId="51F859B3" w14:textId="77777777" w:rsidR="00703E0B" w:rsidRPr="0082235D" w:rsidRDefault="003262D4" w:rsidP="003262D4">
      <w:pPr>
        <w:pStyle w:val="af6"/>
        <w:numPr>
          <w:ilvl w:val="0"/>
          <w:numId w:val="11"/>
        </w:numPr>
        <w:spacing w:before="120"/>
        <w:jc w:val="both"/>
        <w:rPr>
          <w:i/>
          <w:iCs/>
          <w:sz w:val="20"/>
          <w:szCs w:val="20"/>
          <w:shd w:val="clear" w:color="auto" w:fill="FFFFFF"/>
        </w:rPr>
      </w:pPr>
      <w:r w:rsidRPr="0082235D">
        <w:rPr>
          <w:sz w:val="20"/>
          <w:szCs w:val="20"/>
        </w:rPr>
        <w:t>Адрес (место) поставки Товара: Ямало-Ненецкий автономный округ, город Губкинский, микрорайон 16, дом 52.</w:t>
      </w:r>
    </w:p>
    <w:p w14:paraId="51F859B4" w14:textId="285F2FAF" w:rsidR="008350FC" w:rsidRPr="0082235D" w:rsidRDefault="003262D4" w:rsidP="003262D4">
      <w:pPr>
        <w:pStyle w:val="af6"/>
        <w:numPr>
          <w:ilvl w:val="0"/>
          <w:numId w:val="11"/>
        </w:numPr>
        <w:spacing w:before="120"/>
        <w:jc w:val="both"/>
        <w:rPr>
          <w:b/>
          <w:bCs/>
          <w:i/>
          <w:iCs/>
          <w:sz w:val="20"/>
          <w:szCs w:val="20"/>
          <w:shd w:val="clear" w:color="auto" w:fill="FFFFFF"/>
        </w:rPr>
      </w:pPr>
      <w:r w:rsidRPr="0082235D">
        <w:rPr>
          <w:sz w:val="20"/>
          <w:szCs w:val="20"/>
        </w:rPr>
        <w:t>Поставка Товара осуществляется транспортной компанией по выбору Поставщика (автотранспорт)</w:t>
      </w:r>
      <w:r w:rsidR="00D05601" w:rsidRPr="0082235D">
        <w:rPr>
          <w:sz w:val="20"/>
          <w:szCs w:val="20"/>
        </w:rPr>
        <w:t>.</w:t>
      </w:r>
    </w:p>
    <w:p w14:paraId="51F859B5" w14:textId="77777777" w:rsidR="008350FC" w:rsidRPr="0082235D" w:rsidRDefault="003262D4" w:rsidP="003262D4">
      <w:pPr>
        <w:pStyle w:val="af6"/>
        <w:numPr>
          <w:ilvl w:val="0"/>
          <w:numId w:val="11"/>
        </w:numPr>
        <w:spacing w:before="120"/>
        <w:jc w:val="both"/>
        <w:rPr>
          <w:sz w:val="20"/>
          <w:szCs w:val="20"/>
          <w:shd w:val="clear" w:color="auto" w:fill="FFFFFF"/>
        </w:rPr>
      </w:pPr>
      <w:r w:rsidRPr="0082235D">
        <w:rPr>
          <w:sz w:val="20"/>
          <w:szCs w:val="20"/>
        </w:rPr>
        <w:t>Транспортные расходы по доставке Товара включены в общую стоимость Товара.</w:t>
      </w:r>
    </w:p>
    <w:p w14:paraId="51F859B6" w14:textId="4A065489" w:rsidR="0027036B" w:rsidRPr="0082235D" w:rsidRDefault="008350FC" w:rsidP="00A2654C">
      <w:pPr>
        <w:pStyle w:val="af6"/>
        <w:numPr>
          <w:ilvl w:val="0"/>
          <w:numId w:val="11"/>
        </w:numPr>
        <w:spacing w:before="120"/>
        <w:jc w:val="both"/>
        <w:rPr>
          <w:sz w:val="20"/>
          <w:szCs w:val="20"/>
          <w:shd w:val="clear" w:color="auto" w:fill="FFFFFF"/>
        </w:rPr>
      </w:pPr>
      <w:r w:rsidRPr="0082235D">
        <w:rPr>
          <w:sz w:val="20"/>
          <w:szCs w:val="20"/>
        </w:rPr>
        <w:t>Во всем остальном, что не предусмотрено настоящим Приложением, действуют условия Договора поставки №</w:t>
      </w:r>
      <w:r w:rsidR="000D3D13" w:rsidRPr="0082235D">
        <w:rPr>
          <w:b/>
          <w:sz w:val="20"/>
          <w:szCs w:val="20"/>
        </w:rPr>
        <w:t>260147209</w:t>
      </w:r>
      <w:r w:rsidR="00A2654C" w:rsidRPr="0082235D">
        <w:rPr>
          <w:b/>
          <w:sz w:val="20"/>
          <w:szCs w:val="20"/>
        </w:rPr>
        <w:t xml:space="preserve"> </w:t>
      </w:r>
      <w:r w:rsidR="0017429B" w:rsidRPr="0082235D">
        <w:rPr>
          <w:sz w:val="20"/>
          <w:szCs w:val="20"/>
        </w:rPr>
        <w:t>от «</w:t>
      </w:r>
      <w:r w:rsidR="00EF5A5F" w:rsidRPr="0082235D">
        <w:rPr>
          <w:sz w:val="20"/>
          <w:szCs w:val="20"/>
        </w:rPr>
        <w:t>___</w:t>
      </w:r>
      <w:r w:rsidR="0017429B" w:rsidRPr="0082235D">
        <w:rPr>
          <w:sz w:val="20"/>
          <w:szCs w:val="20"/>
        </w:rPr>
        <w:t>»</w:t>
      </w:r>
      <w:r w:rsidR="003A48B1" w:rsidRPr="0082235D">
        <w:rPr>
          <w:sz w:val="20"/>
          <w:szCs w:val="20"/>
        </w:rPr>
        <w:t xml:space="preserve"> </w:t>
      </w:r>
      <w:r w:rsidR="00EF5A5F" w:rsidRPr="0082235D">
        <w:rPr>
          <w:sz w:val="20"/>
          <w:szCs w:val="20"/>
        </w:rPr>
        <w:t>____________</w:t>
      </w:r>
      <w:r w:rsidR="0017429B" w:rsidRPr="0082235D">
        <w:rPr>
          <w:sz w:val="20"/>
          <w:szCs w:val="20"/>
        </w:rPr>
        <w:t xml:space="preserve"> </w:t>
      </w:r>
      <w:r w:rsidR="000D3D13" w:rsidRPr="0082235D">
        <w:rPr>
          <w:sz w:val="20"/>
          <w:szCs w:val="20"/>
        </w:rPr>
        <w:t>2026</w:t>
      </w:r>
      <w:r w:rsidR="00987364" w:rsidRPr="0082235D">
        <w:rPr>
          <w:sz w:val="20"/>
          <w:szCs w:val="20"/>
        </w:rPr>
        <w:t xml:space="preserve"> </w:t>
      </w:r>
      <w:r w:rsidR="0017429B" w:rsidRPr="0082235D">
        <w:rPr>
          <w:sz w:val="20"/>
          <w:szCs w:val="20"/>
        </w:rPr>
        <w:t>г.</w:t>
      </w:r>
    </w:p>
    <w:p w14:paraId="51F859B7" w14:textId="77777777" w:rsidR="00EF5A5F" w:rsidRPr="0082235D" w:rsidRDefault="00EF5A5F" w:rsidP="00EF5A5F">
      <w:pPr>
        <w:spacing w:before="120"/>
        <w:jc w:val="both"/>
        <w:rPr>
          <w:sz w:val="20"/>
          <w:szCs w:val="20"/>
          <w:shd w:val="clear" w:color="auto" w:fill="FFFFFF"/>
        </w:rPr>
      </w:pPr>
    </w:p>
    <w:p w14:paraId="51F859C5" w14:textId="77777777" w:rsidR="002B58B1" w:rsidRPr="0082235D" w:rsidRDefault="002B58B1" w:rsidP="002B58B1">
      <w:pPr>
        <w:pStyle w:val="af6"/>
        <w:spacing w:before="120"/>
        <w:ind w:left="0"/>
        <w:jc w:val="both"/>
        <w:rPr>
          <w:sz w:val="20"/>
          <w:szCs w:val="20"/>
        </w:rPr>
      </w:pPr>
    </w:p>
    <w:tbl>
      <w:tblPr>
        <w:tblW w:w="0" w:type="auto"/>
        <w:tblInd w:w="350" w:type="dxa"/>
        <w:tblLook w:val="04A0" w:firstRow="1" w:lastRow="0" w:firstColumn="1" w:lastColumn="0" w:noHBand="0" w:noVBand="1"/>
      </w:tblPr>
      <w:tblGrid>
        <w:gridCol w:w="4843"/>
        <w:gridCol w:w="4870"/>
      </w:tblGrid>
      <w:tr w:rsidR="002B58B1" w:rsidRPr="0082235D" w14:paraId="51F859C8" w14:textId="77777777" w:rsidTr="009C375F">
        <w:tc>
          <w:tcPr>
            <w:tcW w:w="4843" w:type="dxa"/>
          </w:tcPr>
          <w:p w14:paraId="51F859C6" w14:textId="77777777" w:rsidR="002B58B1" w:rsidRPr="0082235D" w:rsidRDefault="002B58B1" w:rsidP="003D0AAE">
            <w:pPr>
              <w:jc w:val="center"/>
              <w:rPr>
                <w:b/>
                <w:sz w:val="22"/>
                <w:szCs w:val="22"/>
              </w:rPr>
            </w:pPr>
            <w:r w:rsidRPr="0082235D">
              <w:rPr>
                <w:b/>
                <w:sz w:val="22"/>
                <w:szCs w:val="22"/>
              </w:rPr>
              <w:t>Поставщик:</w:t>
            </w:r>
          </w:p>
        </w:tc>
        <w:tc>
          <w:tcPr>
            <w:tcW w:w="4870" w:type="dxa"/>
          </w:tcPr>
          <w:p w14:paraId="51F859C7" w14:textId="77777777" w:rsidR="002B58B1" w:rsidRPr="0082235D" w:rsidRDefault="002B58B1" w:rsidP="003D0AAE">
            <w:pPr>
              <w:jc w:val="center"/>
              <w:rPr>
                <w:b/>
                <w:sz w:val="22"/>
                <w:szCs w:val="22"/>
              </w:rPr>
            </w:pPr>
            <w:r w:rsidRPr="0082235D">
              <w:rPr>
                <w:b/>
                <w:sz w:val="22"/>
                <w:szCs w:val="22"/>
              </w:rPr>
              <w:t>Покупатель:</w:t>
            </w:r>
          </w:p>
        </w:tc>
      </w:tr>
      <w:tr w:rsidR="002B58B1" w:rsidRPr="0082235D" w14:paraId="51F859D1" w14:textId="77777777" w:rsidTr="009C375F">
        <w:trPr>
          <w:trHeight w:val="1301"/>
        </w:trPr>
        <w:tc>
          <w:tcPr>
            <w:tcW w:w="4843" w:type="dxa"/>
          </w:tcPr>
          <w:p w14:paraId="51F859C9" w14:textId="77777777" w:rsidR="002B58B1" w:rsidRPr="0082235D" w:rsidRDefault="00EF5A5F" w:rsidP="003D0AAE">
            <w:pPr>
              <w:jc w:val="center"/>
              <w:rPr>
                <w:b/>
                <w:spacing w:val="-4"/>
                <w:sz w:val="22"/>
                <w:szCs w:val="22"/>
              </w:rPr>
            </w:pPr>
            <w:r w:rsidRPr="0082235D">
              <w:rPr>
                <w:b/>
                <w:spacing w:val="-4"/>
                <w:sz w:val="22"/>
                <w:szCs w:val="22"/>
              </w:rPr>
              <w:t>Должность</w:t>
            </w:r>
          </w:p>
          <w:p w14:paraId="51F859CA" w14:textId="77777777" w:rsidR="002B58B1" w:rsidRPr="0082235D" w:rsidRDefault="002B58B1" w:rsidP="003D0AAE">
            <w:pPr>
              <w:jc w:val="center"/>
              <w:rPr>
                <w:b/>
                <w:spacing w:val="-4"/>
                <w:sz w:val="22"/>
                <w:szCs w:val="22"/>
              </w:rPr>
            </w:pPr>
          </w:p>
          <w:p w14:paraId="51F859CB" w14:textId="77777777" w:rsidR="002B58B1" w:rsidRPr="0082235D" w:rsidRDefault="002B58B1" w:rsidP="003D0AAE">
            <w:pPr>
              <w:jc w:val="center"/>
              <w:rPr>
                <w:b/>
                <w:spacing w:val="-4"/>
                <w:sz w:val="22"/>
                <w:szCs w:val="22"/>
              </w:rPr>
            </w:pPr>
          </w:p>
          <w:p w14:paraId="51F859CC" w14:textId="77777777" w:rsidR="002B58B1" w:rsidRPr="0082235D" w:rsidRDefault="002B58B1" w:rsidP="00EF5A5F">
            <w:pPr>
              <w:jc w:val="center"/>
              <w:rPr>
                <w:b/>
                <w:spacing w:val="-4"/>
                <w:sz w:val="22"/>
                <w:szCs w:val="22"/>
              </w:rPr>
            </w:pPr>
            <w:r w:rsidRPr="0082235D">
              <w:rPr>
                <w:b/>
                <w:spacing w:val="-4"/>
                <w:sz w:val="22"/>
                <w:szCs w:val="22"/>
              </w:rPr>
              <w:t xml:space="preserve">______________ / </w:t>
            </w:r>
            <w:r w:rsidR="00EF5A5F" w:rsidRPr="0082235D">
              <w:rPr>
                <w:b/>
                <w:spacing w:val="-4"/>
                <w:sz w:val="22"/>
                <w:szCs w:val="22"/>
              </w:rPr>
              <w:t>ФИО</w:t>
            </w:r>
            <w:r w:rsidRPr="0082235D">
              <w:rPr>
                <w:b/>
                <w:spacing w:val="-4"/>
                <w:sz w:val="22"/>
                <w:szCs w:val="22"/>
              </w:rPr>
              <w:t xml:space="preserve"> /</w:t>
            </w:r>
          </w:p>
        </w:tc>
        <w:tc>
          <w:tcPr>
            <w:tcW w:w="4870" w:type="dxa"/>
          </w:tcPr>
          <w:p w14:paraId="51F859CD" w14:textId="77777777" w:rsidR="002B58B1" w:rsidRPr="0082235D" w:rsidRDefault="002B58B1" w:rsidP="003D0AAE">
            <w:pPr>
              <w:tabs>
                <w:tab w:val="left" w:pos="-851"/>
                <w:tab w:val="left" w:pos="-426"/>
                <w:tab w:val="left" w:pos="-284"/>
                <w:tab w:val="left" w:pos="0"/>
                <w:tab w:val="left" w:pos="176"/>
                <w:tab w:val="left" w:pos="1485"/>
              </w:tabs>
              <w:adjustRightInd w:val="0"/>
              <w:snapToGrid w:val="0"/>
              <w:jc w:val="center"/>
              <w:rPr>
                <w:b/>
                <w:iCs/>
                <w:sz w:val="22"/>
                <w:szCs w:val="22"/>
              </w:rPr>
            </w:pPr>
            <w:r w:rsidRPr="0082235D">
              <w:rPr>
                <w:b/>
                <w:iCs/>
                <w:sz w:val="22"/>
                <w:szCs w:val="22"/>
              </w:rPr>
              <w:t>Генеральный директор</w:t>
            </w:r>
          </w:p>
          <w:p w14:paraId="51F859CE" w14:textId="6262A665" w:rsidR="002B58B1" w:rsidRPr="0082235D" w:rsidRDefault="00D82794" w:rsidP="003D0AAE">
            <w:pPr>
              <w:tabs>
                <w:tab w:val="left" w:pos="-851"/>
                <w:tab w:val="left" w:pos="-426"/>
                <w:tab w:val="left" w:pos="-284"/>
                <w:tab w:val="left" w:pos="0"/>
                <w:tab w:val="left" w:pos="176"/>
                <w:tab w:val="left" w:pos="1485"/>
              </w:tabs>
              <w:adjustRightInd w:val="0"/>
              <w:snapToGrid w:val="0"/>
              <w:jc w:val="center"/>
              <w:rPr>
                <w:b/>
                <w:iCs/>
                <w:sz w:val="22"/>
                <w:szCs w:val="22"/>
              </w:rPr>
            </w:pPr>
            <w:r w:rsidRPr="0082235D">
              <w:rPr>
                <w:b/>
                <w:iCs/>
                <w:sz w:val="22"/>
                <w:szCs w:val="22"/>
              </w:rPr>
              <w:t>АО</w:t>
            </w:r>
            <w:r w:rsidR="002B58B1" w:rsidRPr="0082235D">
              <w:rPr>
                <w:b/>
                <w:iCs/>
                <w:sz w:val="22"/>
                <w:szCs w:val="22"/>
              </w:rPr>
              <w:t xml:space="preserve"> «Пургаз»</w:t>
            </w:r>
          </w:p>
          <w:p w14:paraId="51F859CF" w14:textId="77777777" w:rsidR="002B58B1" w:rsidRPr="0082235D" w:rsidRDefault="002B58B1" w:rsidP="003D0AAE">
            <w:pPr>
              <w:tabs>
                <w:tab w:val="left" w:pos="-851"/>
                <w:tab w:val="left" w:pos="-426"/>
                <w:tab w:val="left" w:pos="-284"/>
                <w:tab w:val="left" w:pos="0"/>
                <w:tab w:val="left" w:pos="176"/>
                <w:tab w:val="left" w:pos="1485"/>
              </w:tabs>
              <w:adjustRightInd w:val="0"/>
              <w:snapToGrid w:val="0"/>
              <w:jc w:val="center"/>
              <w:rPr>
                <w:b/>
                <w:sz w:val="22"/>
                <w:szCs w:val="22"/>
              </w:rPr>
            </w:pPr>
          </w:p>
          <w:p w14:paraId="51F859D0" w14:textId="77777777" w:rsidR="002B58B1" w:rsidRPr="0082235D" w:rsidRDefault="002B58B1" w:rsidP="003D0AAE">
            <w:pPr>
              <w:jc w:val="center"/>
              <w:rPr>
                <w:b/>
                <w:sz w:val="22"/>
                <w:szCs w:val="22"/>
              </w:rPr>
            </w:pPr>
            <w:r w:rsidRPr="0082235D">
              <w:rPr>
                <w:b/>
                <w:spacing w:val="-4"/>
                <w:sz w:val="22"/>
                <w:szCs w:val="22"/>
              </w:rPr>
              <w:t>______________ / Стецюкевич С.П. /</w:t>
            </w:r>
          </w:p>
        </w:tc>
      </w:tr>
    </w:tbl>
    <w:p w14:paraId="51F859D3" w14:textId="0C698069" w:rsidR="00EF13CF" w:rsidRPr="0082235D" w:rsidRDefault="00EF13CF">
      <w:pPr>
        <w:rPr>
          <w:sz w:val="20"/>
          <w:szCs w:val="20"/>
          <w:shd w:val="clear" w:color="auto" w:fill="FFFFFF"/>
        </w:rPr>
      </w:pPr>
      <w:r w:rsidRPr="0082235D">
        <w:rPr>
          <w:sz w:val="20"/>
          <w:szCs w:val="20"/>
          <w:shd w:val="clear" w:color="auto" w:fill="FFFFFF"/>
        </w:rPr>
        <w:br w:type="page"/>
      </w:r>
    </w:p>
    <w:p w14:paraId="09452C67" w14:textId="0CCD7B7E" w:rsidR="00FE5EE0" w:rsidRPr="00FC745B" w:rsidRDefault="00FE5EE0" w:rsidP="00FC745B">
      <w:pPr>
        <w:pStyle w:val="af6"/>
        <w:ind w:left="-284" w:firstLine="426"/>
        <w:jc w:val="right"/>
      </w:pPr>
      <w:r>
        <w:lastRenderedPageBreak/>
        <w:tab/>
      </w:r>
      <w:r>
        <w:tab/>
      </w:r>
      <w:r w:rsidR="00FC745B" w:rsidRPr="00FC745B">
        <w:t>Приложение №</w:t>
      </w:r>
      <w:r w:rsidRPr="00FC745B">
        <w:t>2</w:t>
      </w:r>
    </w:p>
    <w:p w14:paraId="62B38248" w14:textId="21AB5FD8" w:rsidR="00FE5EE0" w:rsidRPr="00FC745B" w:rsidRDefault="00FE5EE0" w:rsidP="00FC745B">
      <w:pPr>
        <w:pStyle w:val="af6"/>
        <w:ind w:left="-284" w:firstLine="426"/>
        <w:jc w:val="right"/>
      </w:pPr>
      <w:r w:rsidRPr="00FC745B">
        <w:t xml:space="preserve">к Договору поставки № </w:t>
      </w:r>
      <w:r w:rsidR="00FC745B" w:rsidRPr="00FC745B">
        <w:t>260147209</w:t>
      </w:r>
    </w:p>
    <w:p w14:paraId="1B99E4AB" w14:textId="0D0B2638" w:rsidR="00FE5EE0" w:rsidRPr="00FC745B" w:rsidRDefault="00FE5EE0" w:rsidP="00FC745B">
      <w:pPr>
        <w:pStyle w:val="af6"/>
        <w:ind w:left="-284" w:firstLine="426"/>
        <w:jc w:val="right"/>
      </w:pPr>
      <w:r w:rsidRPr="00FC745B">
        <w:t>от «____» ________ 202</w:t>
      </w:r>
      <w:r w:rsidR="00FC745B">
        <w:t>6</w:t>
      </w:r>
      <w:r w:rsidRPr="00FC745B">
        <w:t xml:space="preserve"> г.</w:t>
      </w:r>
    </w:p>
    <w:p w14:paraId="79E625CC" w14:textId="77777777" w:rsidR="00FE5EE0" w:rsidRPr="00C22E41" w:rsidRDefault="00FE5EE0" w:rsidP="00FE5EE0">
      <w:pPr>
        <w:jc w:val="center"/>
        <w:rPr>
          <w:b/>
        </w:rPr>
      </w:pPr>
    </w:p>
    <w:p w14:paraId="0D44ED5C" w14:textId="77777777" w:rsidR="00FE5EE0" w:rsidRPr="00C22E41" w:rsidRDefault="00FE5EE0" w:rsidP="00FE5EE0">
      <w:pPr>
        <w:jc w:val="center"/>
        <w:rPr>
          <w:b/>
          <w:sz w:val="20"/>
          <w:szCs w:val="20"/>
        </w:rPr>
      </w:pPr>
      <w:r w:rsidRPr="00C22E41">
        <w:rPr>
          <w:b/>
          <w:sz w:val="20"/>
          <w:szCs w:val="20"/>
        </w:rPr>
        <w:t>Спецификация</w:t>
      </w:r>
      <w:r w:rsidRPr="003A48B1">
        <w:rPr>
          <w:b/>
          <w:sz w:val="20"/>
          <w:szCs w:val="20"/>
        </w:rPr>
        <w:t xml:space="preserve"> </w:t>
      </w:r>
      <w:r w:rsidRPr="00C22E41">
        <w:rPr>
          <w:b/>
          <w:sz w:val="20"/>
          <w:szCs w:val="20"/>
        </w:rPr>
        <w:t>№</w:t>
      </w:r>
      <w:r>
        <w:rPr>
          <w:b/>
          <w:sz w:val="20"/>
          <w:szCs w:val="20"/>
        </w:rPr>
        <w:t xml:space="preserve"> 2</w:t>
      </w:r>
      <w:r w:rsidRPr="00C22E41">
        <w:rPr>
          <w:b/>
          <w:sz w:val="20"/>
          <w:szCs w:val="20"/>
        </w:rPr>
        <w:t xml:space="preserve"> на поставку Товара</w:t>
      </w:r>
    </w:p>
    <w:p w14:paraId="2852ABC7" w14:textId="61F6B617" w:rsidR="00FE5EE0" w:rsidRPr="00C22E41" w:rsidRDefault="00FE5EE0" w:rsidP="00FE5EE0">
      <w:pPr>
        <w:ind w:firstLine="888"/>
        <w:jc w:val="center"/>
        <w:rPr>
          <w:b/>
          <w:sz w:val="20"/>
          <w:szCs w:val="20"/>
        </w:rPr>
      </w:pPr>
      <w:r w:rsidRPr="00C22E41">
        <w:rPr>
          <w:b/>
          <w:sz w:val="20"/>
          <w:szCs w:val="20"/>
        </w:rPr>
        <w:t xml:space="preserve">к Договору поставки № </w:t>
      </w:r>
      <w:r w:rsidR="00FC745B" w:rsidRPr="0082235D">
        <w:rPr>
          <w:b/>
          <w:sz w:val="20"/>
          <w:szCs w:val="20"/>
        </w:rPr>
        <w:t xml:space="preserve">260147209 </w:t>
      </w:r>
      <w:r w:rsidRPr="00C22E41">
        <w:rPr>
          <w:b/>
          <w:sz w:val="20"/>
          <w:szCs w:val="20"/>
        </w:rPr>
        <w:t>от «</w:t>
      </w:r>
      <w:r>
        <w:rPr>
          <w:b/>
          <w:sz w:val="20"/>
          <w:szCs w:val="20"/>
        </w:rPr>
        <w:t>____</w:t>
      </w:r>
      <w:r w:rsidRPr="00C22E41">
        <w:rPr>
          <w:b/>
          <w:sz w:val="20"/>
          <w:szCs w:val="20"/>
        </w:rPr>
        <w:t>»</w:t>
      </w:r>
      <w:r>
        <w:rPr>
          <w:b/>
          <w:sz w:val="20"/>
          <w:szCs w:val="20"/>
        </w:rPr>
        <w:t xml:space="preserve"> __________</w:t>
      </w:r>
      <w:r w:rsidRPr="00C22E41">
        <w:rPr>
          <w:b/>
          <w:sz w:val="20"/>
          <w:szCs w:val="20"/>
        </w:rPr>
        <w:t xml:space="preserve"> </w:t>
      </w:r>
      <w:r w:rsidR="00FC745B">
        <w:rPr>
          <w:b/>
          <w:sz w:val="20"/>
          <w:szCs w:val="20"/>
        </w:rPr>
        <w:t>2026</w:t>
      </w:r>
      <w:r w:rsidRPr="00C22E41">
        <w:rPr>
          <w:b/>
          <w:sz w:val="20"/>
          <w:szCs w:val="20"/>
        </w:rPr>
        <w:t xml:space="preserve"> г.</w:t>
      </w:r>
    </w:p>
    <w:p w14:paraId="0694C478" w14:textId="560BAA42" w:rsidR="00FE5EE0" w:rsidRDefault="00FE5EE0" w:rsidP="00FE5EE0">
      <w:pPr>
        <w:pStyle w:val="af6"/>
        <w:numPr>
          <w:ilvl w:val="0"/>
          <w:numId w:val="45"/>
        </w:numPr>
        <w:spacing w:before="120"/>
        <w:rPr>
          <w:sz w:val="20"/>
          <w:szCs w:val="20"/>
        </w:rPr>
      </w:pPr>
      <w:r w:rsidRPr="00290443">
        <w:rPr>
          <w:sz w:val="20"/>
          <w:szCs w:val="20"/>
        </w:rPr>
        <w:t xml:space="preserve">Спецификация на поставку Товара                                                     </w:t>
      </w:r>
      <w:r>
        <w:rPr>
          <w:sz w:val="20"/>
          <w:szCs w:val="20"/>
        </w:rPr>
        <w:t xml:space="preserve">                           </w:t>
      </w:r>
      <w:r w:rsidRPr="00290443">
        <w:rPr>
          <w:sz w:val="20"/>
          <w:szCs w:val="20"/>
        </w:rPr>
        <w:t xml:space="preserve">  от «____» _______ </w:t>
      </w:r>
      <w:r w:rsidR="00FC745B">
        <w:rPr>
          <w:sz w:val="20"/>
          <w:szCs w:val="20"/>
        </w:rPr>
        <w:t>2026</w:t>
      </w:r>
      <w:r w:rsidRPr="00290443">
        <w:rPr>
          <w:sz w:val="20"/>
          <w:szCs w:val="20"/>
        </w:rPr>
        <w:t xml:space="preserve"> г.</w:t>
      </w:r>
    </w:p>
    <w:p w14:paraId="188F8CB5" w14:textId="77777777" w:rsidR="00FC745B" w:rsidRPr="00290443" w:rsidRDefault="00FC745B" w:rsidP="00FC745B">
      <w:pPr>
        <w:pStyle w:val="af6"/>
        <w:spacing w:before="120"/>
        <w:rPr>
          <w:sz w:val="20"/>
          <w:szCs w:val="20"/>
        </w:rPr>
      </w:pPr>
    </w:p>
    <w:tbl>
      <w:tblPr>
        <w:tblW w:w="501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00" w:firstRow="0" w:lastRow="0" w:firstColumn="0" w:lastColumn="0" w:noHBand="0" w:noVBand="0"/>
      </w:tblPr>
      <w:tblGrid>
        <w:gridCol w:w="551"/>
        <w:gridCol w:w="4745"/>
        <w:gridCol w:w="815"/>
        <w:gridCol w:w="809"/>
        <w:gridCol w:w="1478"/>
        <w:gridCol w:w="1667"/>
      </w:tblGrid>
      <w:tr w:rsidR="00FE5EE0" w:rsidRPr="0027036B" w14:paraId="618950CC" w14:textId="77777777" w:rsidTr="00076A52">
        <w:trPr>
          <w:trHeight w:val="1077"/>
          <w:tblHeader/>
        </w:trPr>
        <w:tc>
          <w:tcPr>
            <w:tcW w:w="274" w:type="pct"/>
            <w:shd w:val="clear" w:color="auto" w:fill="F2F2F2"/>
            <w:vAlign w:val="center"/>
          </w:tcPr>
          <w:p w14:paraId="1441D489" w14:textId="77777777" w:rsidR="00FE5EE0" w:rsidRDefault="00FE5EE0" w:rsidP="00076A52">
            <w:pPr>
              <w:pStyle w:val="af4"/>
              <w:keepNext w:val="0"/>
              <w:jc w:val="center"/>
              <w:rPr>
                <w:b/>
                <w:sz w:val="20"/>
                <w:szCs w:val="20"/>
              </w:rPr>
            </w:pPr>
            <w:r w:rsidRPr="0027036B">
              <w:rPr>
                <w:b/>
                <w:sz w:val="20"/>
                <w:szCs w:val="20"/>
              </w:rPr>
              <w:t>№</w:t>
            </w:r>
          </w:p>
          <w:p w14:paraId="3C83544D" w14:textId="77777777" w:rsidR="00FE5EE0" w:rsidRPr="0027036B" w:rsidRDefault="00FE5EE0" w:rsidP="00076A52">
            <w:pPr>
              <w:pStyle w:val="af4"/>
              <w:keepNext w:val="0"/>
              <w:jc w:val="center"/>
              <w:rPr>
                <w:b/>
                <w:sz w:val="20"/>
                <w:szCs w:val="20"/>
              </w:rPr>
            </w:pPr>
            <w:r w:rsidRPr="0027036B">
              <w:rPr>
                <w:b/>
                <w:sz w:val="20"/>
                <w:szCs w:val="20"/>
              </w:rPr>
              <w:t>п/п</w:t>
            </w:r>
          </w:p>
        </w:tc>
        <w:tc>
          <w:tcPr>
            <w:tcW w:w="2357" w:type="pct"/>
            <w:shd w:val="clear" w:color="auto" w:fill="F2F2F2"/>
            <w:vAlign w:val="center"/>
          </w:tcPr>
          <w:p w14:paraId="1545E139" w14:textId="77777777" w:rsidR="00FE5EE0" w:rsidRPr="0027036B" w:rsidRDefault="00FE5EE0" w:rsidP="00076A52">
            <w:pPr>
              <w:pStyle w:val="af4"/>
              <w:keepNext w:val="0"/>
              <w:jc w:val="center"/>
              <w:rPr>
                <w:b/>
                <w:sz w:val="20"/>
                <w:szCs w:val="20"/>
              </w:rPr>
            </w:pPr>
            <w:r w:rsidRPr="0027036B">
              <w:rPr>
                <w:b/>
                <w:sz w:val="20"/>
                <w:szCs w:val="20"/>
              </w:rPr>
              <w:t>Наименование</w:t>
            </w:r>
          </w:p>
        </w:tc>
        <w:tc>
          <w:tcPr>
            <w:tcW w:w="405" w:type="pct"/>
            <w:shd w:val="clear" w:color="auto" w:fill="F2F2F2"/>
            <w:vAlign w:val="center"/>
          </w:tcPr>
          <w:p w14:paraId="34DDF39E" w14:textId="77777777" w:rsidR="00FE5EE0" w:rsidRPr="0027036B" w:rsidRDefault="00FE5EE0" w:rsidP="00076A52">
            <w:pPr>
              <w:pStyle w:val="af4"/>
              <w:keepNext w:val="0"/>
              <w:jc w:val="center"/>
              <w:rPr>
                <w:b/>
                <w:sz w:val="20"/>
                <w:szCs w:val="20"/>
              </w:rPr>
            </w:pPr>
            <w:r w:rsidRPr="0027036B">
              <w:rPr>
                <w:b/>
                <w:sz w:val="20"/>
                <w:szCs w:val="20"/>
              </w:rPr>
              <w:t>Ед. изм.</w:t>
            </w:r>
          </w:p>
        </w:tc>
        <w:tc>
          <w:tcPr>
            <w:tcW w:w="402" w:type="pct"/>
            <w:shd w:val="clear" w:color="auto" w:fill="F2F2F2"/>
            <w:vAlign w:val="center"/>
          </w:tcPr>
          <w:p w14:paraId="41D7B8CF" w14:textId="77777777" w:rsidR="00FE5EE0" w:rsidRPr="0027036B" w:rsidRDefault="00FE5EE0" w:rsidP="00076A52">
            <w:pPr>
              <w:pStyle w:val="af4"/>
              <w:keepNext w:val="0"/>
              <w:jc w:val="center"/>
              <w:rPr>
                <w:b/>
                <w:sz w:val="20"/>
                <w:szCs w:val="20"/>
              </w:rPr>
            </w:pPr>
            <w:r w:rsidRPr="0027036B">
              <w:rPr>
                <w:b/>
                <w:sz w:val="20"/>
                <w:szCs w:val="20"/>
              </w:rPr>
              <w:t>Кол-во</w:t>
            </w:r>
          </w:p>
        </w:tc>
        <w:tc>
          <w:tcPr>
            <w:tcW w:w="734" w:type="pct"/>
            <w:shd w:val="clear" w:color="auto" w:fill="F2F2F2"/>
            <w:vAlign w:val="center"/>
          </w:tcPr>
          <w:p w14:paraId="0BD9B0D3" w14:textId="77777777" w:rsidR="00FE5EE0" w:rsidRPr="0027036B" w:rsidRDefault="00FE5EE0" w:rsidP="00076A52">
            <w:pPr>
              <w:pStyle w:val="af4"/>
              <w:keepNext w:val="0"/>
              <w:jc w:val="center"/>
              <w:rPr>
                <w:b/>
                <w:sz w:val="20"/>
                <w:szCs w:val="20"/>
              </w:rPr>
            </w:pPr>
            <w:r w:rsidRPr="0027036B">
              <w:rPr>
                <w:b/>
                <w:sz w:val="20"/>
                <w:szCs w:val="20"/>
              </w:rPr>
              <w:t>Цена за ед. Товара без НДС, руб.</w:t>
            </w:r>
          </w:p>
        </w:tc>
        <w:tc>
          <w:tcPr>
            <w:tcW w:w="828" w:type="pct"/>
            <w:shd w:val="clear" w:color="auto" w:fill="F2F2F2"/>
            <w:vAlign w:val="center"/>
          </w:tcPr>
          <w:p w14:paraId="3961370A" w14:textId="77777777" w:rsidR="00FE5EE0" w:rsidRPr="0027036B" w:rsidRDefault="00FE5EE0" w:rsidP="00076A52">
            <w:pPr>
              <w:pStyle w:val="af4"/>
              <w:keepNext w:val="0"/>
              <w:jc w:val="center"/>
              <w:rPr>
                <w:b/>
                <w:sz w:val="20"/>
                <w:szCs w:val="20"/>
              </w:rPr>
            </w:pPr>
            <w:r w:rsidRPr="0027036B">
              <w:rPr>
                <w:b/>
                <w:sz w:val="20"/>
                <w:szCs w:val="20"/>
              </w:rPr>
              <w:t>Общая стоимость Товара без НДС, руб.</w:t>
            </w:r>
          </w:p>
        </w:tc>
      </w:tr>
      <w:tr w:rsidR="00FE5EE0" w:rsidRPr="00111D38" w14:paraId="7AC55919" w14:textId="77777777" w:rsidTr="00076A52">
        <w:trPr>
          <w:trHeight w:val="270"/>
        </w:trPr>
        <w:tc>
          <w:tcPr>
            <w:tcW w:w="274" w:type="pct"/>
            <w:vAlign w:val="center"/>
          </w:tcPr>
          <w:p w14:paraId="6BED9DF7" w14:textId="77777777" w:rsidR="00FE5EE0" w:rsidRPr="00111D38" w:rsidRDefault="00FE5EE0" w:rsidP="00076A52">
            <w:pPr>
              <w:pStyle w:val="af4"/>
              <w:keepNext w:val="0"/>
              <w:jc w:val="center"/>
              <w:rPr>
                <w:b/>
                <w:sz w:val="20"/>
                <w:szCs w:val="20"/>
              </w:rPr>
            </w:pPr>
            <w:r w:rsidRPr="00111D38">
              <w:rPr>
                <w:b/>
                <w:sz w:val="20"/>
                <w:szCs w:val="20"/>
              </w:rPr>
              <w:t>1</w:t>
            </w:r>
          </w:p>
        </w:tc>
        <w:tc>
          <w:tcPr>
            <w:tcW w:w="2357" w:type="pct"/>
            <w:vAlign w:val="center"/>
          </w:tcPr>
          <w:p w14:paraId="15D1F03D" w14:textId="77777777" w:rsidR="00FE5EE0" w:rsidRPr="00111D38" w:rsidRDefault="00FE5EE0" w:rsidP="00076A52">
            <w:pPr>
              <w:pStyle w:val="af4"/>
              <w:keepNext w:val="0"/>
              <w:jc w:val="center"/>
              <w:rPr>
                <w:b/>
                <w:sz w:val="20"/>
                <w:szCs w:val="20"/>
              </w:rPr>
            </w:pPr>
            <w:r w:rsidRPr="00111D38">
              <w:rPr>
                <w:b/>
                <w:sz w:val="20"/>
                <w:szCs w:val="20"/>
              </w:rPr>
              <w:t>2</w:t>
            </w:r>
          </w:p>
        </w:tc>
        <w:tc>
          <w:tcPr>
            <w:tcW w:w="405" w:type="pct"/>
            <w:vAlign w:val="center"/>
          </w:tcPr>
          <w:p w14:paraId="31FA1007" w14:textId="77777777" w:rsidR="00FE5EE0" w:rsidRPr="00111D38" w:rsidRDefault="00FE5EE0" w:rsidP="00076A52">
            <w:pPr>
              <w:pStyle w:val="af4"/>
              <w:keepNext w:val="0"/>
              <w:jc w:val="center"/>
              <w:rPr>
                <w:b/>
                <w:sz w:val="20"/>
                <w:szCs w:val="20"/>
              </w:rPr>
            </w:pPr>
            <w:r w:rsidRPr="00111D38">
              <w:rPr>
                <w:b/>
                <w:sz w:val="20"/>
                <w:szCs w:val="20"/>
              </w:rPr>
              <w:t>3</w:t>
            </w:r>
          </w:p>
        </w:tc>
        <w:tc>
          <w:tcPr>
            <w:tcW w:w="402" w:type="pct"/>
            <w:vAlign w:val="center"/>
          </w:tcPr>
          <w:p w14:paraId="6145BB67" w14:textId="77777777" w:rsidR="00FE5EE0" w:rsidRPr="00111D38" w:rsidRDefault="00FE5EE0" w:rsidP="00076A52">
            <w:pPr>
              <w:pStyle w:val="af4"/>
              <w:keepNext w:val="0"/>
              <w:jc w:val="center"/>
              <w:rPr>
                <w:b/>
                <w:sz w:val="20"/>
                <w:szCs w:val="20"/>
              </w:rPr>
            </w:pPr>
            <w:r w:rsidRPr="00111D38">
              <w:rPr>
                <w:b/>
                <w:sz w:val="20"/>
                <w:szCs w:val="20"/>
              </w:rPr>
              <w:t>4</w:t>
            </w:r>
          </w:p>
        </w:tc>
        <w:tc>
          <w:tcPr>
            <w:tcW w:w="734" w:type="pct"/>
            <w:vAlign w:val="center"/>
          </w:tcPr>
          <w:p w14:paraId="4B33369C" w14:textId="77777777" w:rsidR="00FE5EE0" w:rsidRPr="00111D38" w:rsidRDefault="00FE5EE0" w:rsidP="00076A52">
            <w:pPr>
              <w:pStyle w:val="af4"/>
              <w:keepNext w:val="0"/>
              <w:jc w:val="center"/>
              <w:rPr>
                <w:b/>
                <w:sz w:val="20"/>
                <w:szCs w:val="20"/>
              </w:rPr>
            </w:pPr>
            <w:r w:rsidRPr="00111D38">
              <w:rPr>
                <w:b/>
                <w:sz w:val="20"/>
                <w:szCs w:val="20"/>
              </w:rPr>
              <w:t>5</w:t>
            </w:r>
          </w:p>
        </w:tc>
        <w:tc>
          <w:tcPr>
            <w:tcW w:w="828" w:type="pct"/>
            <w:vAlign w:val="center"/>
          </w:tcPr>
          <w:p w14:paraId="06C2D07F" w14:textId="77777777" w:rsidR="00FE5EE0" w:rsidRPr="00111D38" w:rsidRDefault="00FE5EE0" w:rsidP="00076A52">
            <w:pPr>
              <w:pStyle w:val="af4"/>
              <w:keepNext w:val="0"/>
              <w:jc w:val="center"/>
              <w:rPr>
                <w:b/>
                <w:sz w:val="20"/>
                <w:szCs w:val="20"/>
              </w:rPr>
            </w:pPr>
            <w:r w:rsidRPr="00111D38">
              <w:rPr>
                <w:b/>
                <w:sz w:val="20"/>
                <w:szCs w:val="20"/>
              </w:rPr>
              <w:t>6</w:t>
            </w:r>
          </w:p>
        </w:tc>
      </w:tr>
      <w:tr w:rsidR="00FE5EE0" w:rsidRPr="00111D38" w14:paraId="2067C7A1" w14:textId="77777777" w:rsidTr="00076A52">
        <w:trPr>
          <w:trHeight w:val="20"/>
        </w:trPr>
        <w:tc>
          <w:tcPr>
            <w:tcW w:w="274" w:type="pct"/>
          </w:tcPr>
          <w:p w14:paraId="7FF8006D" w14:textId="77777777" w:rsidR="00FE5EE0" w:rsidRPr="00111D38" w:rsidRDefault="00FE5EE0" w:rsidP="00076A52">
            <w:pPr>
              <w:pStyle w:val="af5"/>
              <w:ind w:right="25"/>
              <w:jc w:val="center"/>
              <w:rPr>
                <w:sz w:val="20"/>
                <w:szCs w:val="20"/>
              </w:rPr>
            </w:pPr>
            <w:r w:rsidRPr="00111D38">
              <w:rPr>
                <w:sz w:val="20"/>
                <w:szCs w:val="20"/>
              </w:rPr>
              <w:t>1</w:t>
            </w:r>
          </w:p>
        </w:tc>
        <w:tc>
          <w:tcPr>
            <w:tcW w:w="2357" w:type="pct"/>
            <w:vAlign w:val="center"/>
          </w:tcPr>
          <w:p w14:paraId="6835489C" w14:textId="3A5167E6" w:rsidR="00FE5EE0" w:rsidRPr="001B3793" w:rsidRDefault="00584F15" w:rsidP="00076A52">
            <w:pPr>
              <w:rPr>
                <w:sz w:val="20"/>
                <w:szCs w:val="20"/>
              </w:rPr>
            </w:pPr>
            <w:r w:rsidRPr="00584F15">
              <w:rPr>
                <w:sz w:val="20"/>
                <w:szCs w:val="20"/>
              </w:rPr>
              <w:t xml:space="preserve">Сетевой фильтр </w:t>
            </w:r>
            <w:proofErr w:type="spellStart"/>
            <w:r w:rsidRPr="00584F15">
              <w:rPr>
                <w:sz w:val="20"/>
                <w:szCs w:val="20"/>
              </w:rPr>
              <w:t>Pilot</w:t>
            </w:r>
            <w:proofErr w:type="spellEnd"/>
            <w:r w:rsidRPr="00584F15">
              <w:rPr>
                <w:sz w:val="20"/>
                <w:szCs w:val="20"/>
              </w:rPr>
              <w:t xml:space="preserve"> </w:t>
            </w:r>
            <w:proofErr w:type="spellStart"/>
            <w:r w:rsidRPr="00584F15">
              <w:rPr>
                <w:sz w:val="20"/>
                <w:szCs w:val="20"/>
              </w:rPr>
              <w:t>sG-Max</w:t>
            </w:r>
            <w:proofErr w:type="spellEnd"/>
            <w:r w:rsidRPr="00584F15">
              <w:rPr>
                <w:sz w:val="20"/>
                <w:szCs w:val="20"/>
              </w:rPr>
              <w:t xml:space="preserve"> 1.8 м 5 розеток</w:t>
            </w:r>
          </w:p>
        </w:tc>
        <w:tc>
          <w:tcPr>
            <w:tcW w:w="405" w:type="pct"/>
            <w:vAlign w:val="center"/>
          </w:tcPr>
          <w:p w14:paraId="5F2F81FB" w14:textId="77777777" w:rsidR="00FE5EE0" w:rsidRPr="00ED5FE5" w:rsidRDefault="00FE5EE0" w:rsidP="00076A52">
            <w:pPr>
              <w:jc w:val="center"/>
              <w:rPr>
                <w:sz w:val="20"/>
                <w:szCs w:val="20"/>
              </w:rPr>
            </w:pPr>
            <w:r>
              <w:rPr>
                <w:sz w:val="20"/>
                <w:szCs w:val="20"/>
              </w:rPr>
              <w:t>шт.</w:t>
            </w:r>
          </w:p>
        </w:tc>
        <w:tc>
          <w:tcPr>
            <w:tcW w:w="402" w:type="pct"/>
            <w:vAlign w:val="center"/>
          </w:tcPr>
          <w:p w14:paraId="3C9A56F2" w14:textId="30785E83" w:rsidR="00FE5EE0" w:rsidRPr="00ED5FE5" w:rsidRDefault="00FC745B" w:rsidP="00076A52">
            <w:pPr>
              <w:jc w:val="center"/>
              <w:rPr>
                <w:sz w:val="20"/>
                <w:szCs w:val="20"/>
              </w:rPr>
            </w:pPr>
            <w:r>
              <w:rPr>
                <w:sz w:val="20"/>
                <w:szCs w:val="20"/>
              </w:rPr>
              <w:t>5</w:t>
            </w:r>
          </w:p>
        </w:tc>
        <w:tc>
          <w:tcPr>
            <w:tcW w:w="734" w:type="pct"/>
            <w:vAlign w:val="center"/>
          </w:tcPr>
          <w:p w14:paraId="080656D0" w14:textId="77777777" w:rsidR="00FE5EE0" w:rsidRPr="00ED5FE5" w:rsidRDefault="00FE5EE0" w:rsidP="00076A52">
            <w:pPr>
              <w:pStyle w:val="ConsNonformat"/>
              <w:widowControl/>
              <w:jc w:val="center"/>
              <w:outlineLvl w:val="0"/>
              <w:rPr>
                <w:rFonts w:ascii="Times New Roman" w:hAnsi="Times New Roman"/>
                <w:bCs/>
              </w:rPr>
            </w:pPr>
          </w:p>
        </w:tc>
        <w:tc>
          <w:tcPr>
            <w:tcW w:w="828" w:type="pct"/>
            <w:vAlign w:val="center"/>
          </w:tcPr>
          <w:p w14:paraId="763D1551" w14:textId="77777777" w:rsidR="00FE5EE0" w:rsidRPr="00ED5FE5" w:rsidRDefault="00FE5EE0" w:rsidP="00076A52">
            <w:pPr>
              <w:pStyle w:val="ConsNonformat"/>
              <w:widowControl/>
              <w:outlineLvl w:val="0"/>
              <w:rPr>
                <w:rFonts w:ascii="Times New Roman" w:hAnsi="Times New Roman"/>
                <w:bCs/>
              </w:rPr>
            </w:pPr>
          </w:p>
        </w:tc>
      </w:tr>
      <w:tr w:rsidR="00FE5EE0" w:rsidRPr="0027036B" w14:paraId="0C4946A0" w14:textId="77777777" w:rsidTr="00076A52">
        <w:trPr>
          <w:trHeight w:val="270"/>
        </w:trPr>
        <w:tc>
          <w:tcPr>
            <w:tcW w:w="4172" w:type="pct"/>
            <w:gridSpan w:val="5"/>
            <w:vAlign w:val="center"/>
          </w:tcPr>
          <w:p w14:paraId="23B10617" w14:textId="77777777" w:rsidR="00FE5EE0" w:rsidRPr="0027036B" w:rsidRDefault="00FE5EE0" w:rsidP="00076A52">
            <w:pPr>
              <w:pStyle w:val="af5"/>
              <w:rPr>
                <w:b/>
                <w:sz w:val="20"/>
                <w:szCs w:val="20"/>
              </w:rPr>
            </w:pPr>
            <w:r w:rsidRPr="0027036B">
              <w:rPr>
                <w:b/>
                <w:sz w:val="20"/>
                <w:szCs w:val="20"/>
              </w:rPr>
              <w:t>ИТОГО стоимость Товара без НДС, руб.</w:t>
            </w:r>
          </w:p>
        </w:tc>
        <w:tc>
          <w:tcPr>
            <w:tcW w:w="828" w:type="pct"/>
            <w:vAlign w:val="center"/>
          </w:tcPr>
          <w:p w14:paraId="5943776C" w14:textId="77777777" w:rsidR="00FE5EE0" w:rsidRPr="0027036B" w:rsidRDefault="00FE5EE0" w:rsidP="00076A52">
            <w:pPr>
              <w:pStyle w:val="af5"/>
              <w:ind w:left="0"/>
              <w:jc w:val="center"/>
              <w:rPr>
                <w:b/>
                <w:sz w:val="20"/>
                <w:szCs w:val="20"/>
              </w:rPr>
            </w:pPr>
          </w:p>
        </w:tc>
      </w:tr>
      <w:tr w:rsidR="00FE5EE0" w:rsidRPr="0027036B" w14:paraId="40960EF1" w14:textId="77777777" w:rsidTr="00076A52">
        <w:trPr>
          <w:trHeight w:val="270"/>
        </w:trPr>
        <w:tc>
          <w:tcPr>
            <w:tcW w:w="4172" w:type="pct"/>
            <w:gridSpan w:val="5"/>
            <w:vAlign w:val="center"/>
          </w:tcPr>
          <w:p w14:paraId="72271A2D" w14:textId="77777777" w:rsidR="00FE5EE0" w:rsidRPr="0027036B" w:rsidRDefault="00FE5EE0" w:rsidP="00076A52">
            <w:pPr>
              <w:pStyle w:val="af5"/>
              <w:rPr>
                <w:b/>
                <w:sz w:val="20"/>
                <w:szCs w:val="20"/>
              </w:rPr>
            </w:pPr>
            <w:r w:rsidRPr="0027036B">
              <w:rPr>
                <w:b/>
                <w:sz w:val="20"/>
                <w:szCs w:val="20"/>
              </w:rPr>
              <w:t>Кроме того, НДС __</w:t>
            </w:r>
            <w:r w:rsidRPr="0027036B">
              <w:rPr>
                <w:b/>
                <w:sz w:val="20"/>
                <w:szCs w:val="20"/>
                <w:lang w:val="en-US"/>
              </w:rPr>
              <w:t>%</w:t>
            </w:r>
            <w:r w:rsidRPr="0027036B">
              <w:rPr>
                <w:b/>
                <w:sz w:val="20"/>
                <w:szCs w:val="20"/>
              </w:rPr>
              <w:t>, руб.</w:t>
            </w:r>
          </w:p>
        </w:tc>
        <w:tc>
          <w:tcPr>
            <w:tcW w:w="828" w:type="pct"/>
            <w:vAlign w:val="center"/>
          </w:tcPr>
          <w:p w14:paraId="61241713" w14:textId="77777777" w:rsidR="00FE5EE0" w:rsidRPr="0027036B" w:rsidRDefault="00FE5EE0" w:rsidP="00076A52">
            <w:pPr>
              <w:pStyle w:val="af5"/>
              <w:ind w:left="0"/>
              <w:jc w:val="center"/>
              <w:rPr>
                <w:b/>
                <w:sz w:val="20"/>
                <w:szCs w:val="20"/>
              </w:rPr>
            </w:pPr>
          </w:p>
        </w:tc>
      </w:tr>
      <w:tr w:rsidR="00FE5EE0" w:rsidRPr="0027036B" w14:paraId="4436F38E" w14:textId="77777777" w:rsidTr="00076A52">
        <w:trPr>
          <w:trHeight w:val="270"/>
        </w:trPr>
        <w:tc>
          <w:tcPr>
            <w:tcW w:w="4172" w:type="pct"/>
            <w:gridSpan w:val="5"/>
            <w:vAlign w:val="center"/>
          </w:tcPr>
          <w:p w14:paraId="57C801A0" w14:textId="77777777" w:rsidR="00FE5EE0" w:rsidRPr="0027036B" w:rsidRDefault="00FE5EE0" w:rsidP="00076A52">
            <w:pPr>
              <w:pStyle w:val="af5"/>
              <w:rPr>
                <w:b/>
                <w:sz w:val="20"/>
                <w:szCs w:val="20"/>
              </w:rPr>
            </w:pPr>
            <w:r w:rsidRPr="0027036B">
              <w:rPr>
                <w:b/>
                <w:sz w:val="20"/>
                <w:szCs w:val="20"/>
              </w:rPr>
              <w:t>Всего с НДС, руб.</w:t>
            </w:r>
          </w:p>
        </w:tc>
        <w:tc>
          <w:tcPr>
            <w:tcW w:w="828" w:type="pct"/>
            <w:vAlign w:val="center"/>
          </w:tcPr>
          <w:p w14:paraId="2EF33B4E" w14:textId="77777777" w:rsidR="00FE5EE0" w:rsidRPr="0027036B" w:rsidRDefault="00FE5EE0" w:rsidP="00076A52">
            <w:pPr>
              <w:pStyle w:val="af5"/>
              <w:ind w:left="0"/>
              <w:jc w:val="center"/>
              <w:rPr>
                <w:b/>
                <w:sz w:val="20"/>
                <w:szCs w:val="20"/>
              </w:rPr>
            </w:pPr>
          </w:p>
        </w:tc>
      </w:tr>
    </w:tbl>
    <w:p w14:paraId="0B2A6EB9" w14:textId="77777777" w:rsidR="00FE5EE0" w:rsidRPr="00542DD6" w:rsidRDefault="00FE5EE0" w:rsidP="00FE5EE0">
      <w:pPr>
        <w:adjustRightInd w:val="0"/>
        <w:snapToGrid w:val="0"/>
        <w:jc w:val="both"/>
        <w:rPr>
          <w:bCs/>
          <w:iCs/>
          <w:sz w:val="20"/>
          <w:szCs w:val="20"/>
          <w:lang w:eastAsia="x-none"/>
        </w:rPr>
      </w:pPr>
    </w:p>
    <w:p w14:paraId="75E66467" w14:textId="31DF0234" w:rsidR="00FE5EE0" w:rsidRPr="004203F8" w:rsidRDefault="00FE5EE0" w:rsidP="00FE5EE0">
      <w:pPr>
        <w:pStyle w:val="af6"/>
        <w:numPr>
          <w:ilvl w:val="0"/>
          <w:numId w:val="45"/>
        </w:numPr>
        <w:jc w:val="both"/>
        <w:rPr>
          <w:sz w:val="20"/>
          <w:szCs w:val="20"/>
          <w:shd w:val="clear" w:color="auto" w:fill="FFFFFF"/>
        </w:rPr>
      </w:pPr>
      <w:r w:rsidRPr="004203F8">
        <w:rPr>
          <w:sz w:val="20"/>
          <w:szCs w:val="20"/>
          <w:shd w:val="clear" w:color="auto" w:fill="FFFFFF"/>
        </w:rPr>
        <w:t>Оплата осуществляется Покупателем путем перечисления денежных средств на расчет</w:t>
      </w:r>
      <w:r w:rsidR="00F24F8A">
        <w:rPr>
          <w:sz w:val="20"/>
          <w:szCs w:val="20"/>
          <w:shd w:val="clear" w:color="auto" w:fill="FFFFFF"/>
        </w:rPr>
        <w:t>ный счет Поставщика в течение 30</w:t>
      </w:r>
      <w:r w:rsidRPr="004203F8">
        <w:rPr>
          <w:sz w:val="20"/>
          <w:szCs w:val="20"/>
          <w:shd w:val="clear" w:color="auto" w:fill="FFFFFF"/>
        </w:rPr>
        <w:t xml:space="preserve"> (</w:t>
      </w:r>
      <w:r w:rsidR="00F24F8A">
        <w:rPr>
          <w:sz w:val="20"/>
          <w:szCs w:val="20"/>
          <w:shd w:val="clear" w:color="auto" w:fill="FFFFFF"/>
        </w:rPr>
        <w:t>тридцати</w:t>
      </w:r>
      <w:r w:rsidRPr="004203F8">
        <w:rPr>
          <w:sz w:val="20"/>
          <w:szCs w:val="20"/>
          <w:shd w:val="clear" w:color="auto" w:fill="FFFFFF"/>
        </w:rPr>
        <w:t>) календарных дней с момента получения Покупателем Товара и документов, предусмотренных п. 3.4. Договора.</w:t>
      </w:r>
    </w:p>
    <w:p w14:paraId="22A6C246" w14:textId="32B36386" w:rsidR="00FE5EE0" w:rsidRPr="00C22E41" w:rsidRDefault="00FE5EE0" w:rsidP="00FE5EE0">
      <w:pPr>
        <w:pStyle w:val="af6"/>
        <w:numPr>
          <w:ilvl w:val="0"/>
          <w:numId w:val="45"/>
        </w:numPr>
        <w:jc w:val="both"/>
        <w:rPr>
          <w:sz w:val="20"/>
          <w:szCs w:val="20"/>
          <w:shd w:val="clear" w:color="auto" w:fill="FFFFFF"/>
        </w:rPr>
      </w:pPr>
      <w:r w:rsidRPr="00CA08C4">
        <w:rPr>
          <w:sz w:val="20"/>
          <w:szCs w:val="20"/>
          <w:shd w:val="clear" w:color="auto" w:fill="FFFFFF"/>
        </w:rPr>
        <w:t xml:space="preserve">Сроки поставки Товара: </w:t>
      </w:r>
      <w:r w:rsidR="00692593">
        <w:rPr>
          <w:sz w:val="20"/>
          <w:szCs w:val="20"/>
          <w:shd w:val="clear" w:color="auto" w:fill="FFFFFF"/>
        </w:rPr>
        <w:t xml:space="preserve">май-июнь </w:t>
      </w:r>
      <w:r>
        <w:rPr>
          <w:sz w:val="20"/>
          <w:szCs w:val="20"/>
          <w:shd w:val="clear" w:color="auto" w:fill="FFFFFF"/>
        </w:rPr>
        <w:t>202</w:t>
      </w:r>
      <w:r w:rsidR="00FC745B">
        <w:rPr>
          <w:sz w:val="20"/>
          <w:szCs w:val="20"/>
          <w:shd w:val="clear" w:color="auto" w:fill="FFFFFF"/>
        </w:rPr>
        <w:t>6</w:t>
      </w:r>
      <w:r>
        <w:rPr>
          <w:sz w:val="20"/>
          <w:szCs w:val="20"/>
          <w:shd w:val="clear" w:color="auto" w:fill="FFFFFF"/>
        </w:rPr>
        <w:t xml:space="preserve"> г.</w:t>
      </w:r>
    </w:p>
    <w:p w14:paraId="7277BED5" w14:textId="77777777" w:rsidR="00FE5EE0" w:rsidRPr="00C22E41" w:rsidRDefault="00FE5EE0" w:rsidP="00FE5EE0">
      <w:pPr>
        <w:pStyle w:val="af6"/>
        <w:numPr>
          <w:ilvl w:val="0"/>
          <w:numId w:val="45"/>
        </w:numPr>
        <w:spacing w:before="120"/>
        <w:jc w:val="both"/>
        <w:rPr>
          <w:sz w:val="20"/>
          <w:szCs w:val="20"/>
          <w:shd w:val="clear" w:color="auto" w:fill="FFFFFF"/>
        </w:rPr>
      </w:pPr>
      <w:r w:rsidRPr="00CA08C4">
        <w:rPr>
          <w:sz w:val="20"/>
          <w:szCs w:val="20"/>
        </w:rPr>
        <w:t xml:space="preserve">Поставщик: </w:t>
      </w:r>
      <w:r>
        <w:rPr>
          <w:sz w:val="20"/>
          <w:szCs w:val="20"/>
          <w:shd w:val="clear" w:color="auto" w:fill="FFFFFF"/>
        </w:rPr>
        <w:t>_______________________</w:t>
      </w:r>
      <w:r>
        <w:rPr>
          <w:sz w:val="20"/>
          <w:szCs w:val="20"/>
        </w:rPr>
        <w:t>.</w:t>
      </w:r>
    </w:p>
    <w:p w14:paraId="76E0F58D" w14:textId="77777777" w:rsidR="00FE5EE0" w:rsidRPr="00C22E41" w:rsidRDefault="00FE5EE0" w:rsidP="00FE5EE0">
      <w:pPr>
        <w:pStyle w:val="af6"/>
        <w:numPr>
          <w:ilvl w:val="0"/>
          <w:numId w:val="45"/>
        </w:numPr>
        <w:spacing w:before="120"/>
        <w:jc w:val="both"/>
        <w:rPr>
          <w:sz w:val="20"/>
          <w:szCs w:val="20"/>
          <w:shd w:val="clear" w:color="auto" w:fill="FFFFFF"/>
        </w:rPr>
      </w:pPr>
      <w:r w:rsidRPr="00CA08C4">
        <w:rPr>
          <w:sz w:val="20"/>
          <w:szCs w:val="20"/>
        </w:rPr>
        <w:t xml:space="preserve">Покупатель: </w:t>
      </w:r>
      <w:r>
        <w:rPr>
          <w:sz w:val="20"/>
          <w:szCs w:val="20"/>
        </w:rPr>
        <w:t>АО</w:t>
      </w:r>
      <w:r w:rsidRPr="00CA08C4">
        <w:rPr>
          <w:sz w:val="20"/>
          <w:szCs w:val="20"/>
        </w:rPr>
        <w:t xml:space="preserve"> «Пургаз», ИНН 8913000816/КПП 546050001, 629831, Ямало-Ненецкий автономный округ, город Губкинский, микрорайон 16, дом 52</w:t>
      </w:r>
    </w:p>
    <w:p w14:paraId="2F390BF3" w14:textId="77777777" w:rsidR="00FE5EE0" w:rsidRPr="00C22E41" w:rsidRDefault="00FE5EE0" w:rsidP="00FE5EE0">
      <w:pPr>
        <w:pStyle w:val="af6"/>
        <w:numPr>
          <w:ilvl w:val="0"/>
          <w:numId w:val="45"/>
        </w:numPr>
        <w:spacing w:before="120"/>
        <w:jc w:val="both"/>
        <w:rPr>
          <w:sz w:val="20"/>
          <w:szCs w:val="20"/>
          <w:shd w:val="clear" w:color="auto" w:fill="FFFFFF"/>
        </w:rPr>
      </w:pPr>
      <w:r w:rsidRPr="00CA08C4">
        <w:rPr>
          <w:sz w:val="20"/>
          <w:szCs w:val="20"/>
        </w:rPr>
        <w:t xml:space="preserve">Грузополучатель: </w:t>
      </w:r>
      <w:r>
        <w:rPr>
          <w:sz w:val="20"/>
          <w:szCs w:val="20"/>
        </w:rPr>
        <w:t>АО</w:t>
      </w:r>
      <w:r w:rsidRPr="00CA08C4">
        <w:rPr>
          <w:sz w:val="20"/>
          <w:szCs w:val="20"/>
        </w:rPr>
        <w:t xml:space="preserve"> «Пургаз». Ответственное лицо за приемку Товара от Грузополучателя: </w:t>
      </w:r>
      <w:proofErr w:type="spellStart"/>
      <w:r>
        <w:rPr>
          <w:sz w:val="20"/>
          <w:szCs w:val="20"/>
        </w:rPr>
        <w:t>Какупшев</w:t>
      </w:r>
      <w:proofErr w:type="spellEnd"/>
      <w:r>
        <w:rPr>
          <w:sz w:val="20"/>
          <w:szCs w:val="20"/>
        </w:rPr>
        <w:t xml:space="preserve"> И.В. </w:t>
      </w:r>
      <w:r w:rsidRPr="00CA08C4">
        <w:rPr>
          <w:sz w:val="20"/>
          <w:szCs w:val="20"/>
        </w:rPr>
        <w:t>тел: +7</w:t>
      </w:r>
      <w:r>
        <w:rPr>
          <w:sz w:val="20"/>
          <w:szCs w:val="20"/>
        </w:rPr>
        <w:t> </w:t>
      </w:r>
      <w:r w:rsidRPr="00CA08C4">
        <w:rPr>
          <w:sz w:val="20"/>
          <w:szCs w:val="20"/>
        </w:rPr>
        <w:t>922</w:t>
      </w:r>
      <w:r>
        <w:rPr>
          <w:sz w:val="20"/>
          <w:szCs w:val="20"/>
        </w:rPr>
        <w:t> 280 94 11</w:t>
      </w:r>
    </w:p>
    <w:p w14:paraId="3A8C2825" w14:textId="77777777" w:rsidR="00FE5EE0" w:rsidRPr="00C22E41" w:rsidRDefault="00FE5EE0" w:rsidP="00FE5EE0">
      <w:pPr>
        <w:pStyle w:val="af6"/>
        <w:numPr>
          <w:ilvl w:val="0"/>
          <w:numId w:val="45"/>
        </w:numPr>
        <w:spacing w:before="120"/>
        <w:jc w:val="both"/>
        <w:rPr>
          <w:b/>
          <w:bCs/>
          <w:i/>
          <w:iCs/>
          <w:sz w:val="20"/>
          <w:szCs w:val="20"/>
          <w:shd w:val="clear" w:color="auto" w:fill="FFFFFF"/>
        </w:rPr>
      </w:pPr>
      <w:r w:rsidRPr="003262D4">
        <w:rPr>
          <w:sz w:val="20"/>
          <w:szCs w:val="20"/>
        </w:rPr>
        <w:t>Поставка Товара осуществляется на условиях: доставки Поставщиком</w:t>
      </w:r>
    </w:p>
    <w:p w14:paraId="2DECD621" w14:textId="77777777" w:rsidR="00FE5EE0" w:rsidRPr="00C22E41" w:rsidRDefault="00FE5EE0" w:rsidP="00FE5EE0">
      <w:pPr>
        <w:pStyle w:val="af6"/>
        <w:numPr>
          <w:ilvl w:val="0"/>
          <w:numId w:val="45"/>
        </w:numPr>
        <w:spacing w:before="120"/>
        <w:jc w:val="both"/>
        <w:rPr>
          <w:i/>
          <w:iCs/>
          <w:sz w:val="20"/>
          <w:szCs w:val="20"/>
          <w:shd w:val="clear" w:color="auto" w:fill="FFFFFF"/>
        </w:rPr>
      </w:pPr>
      <w:r w:rsidRPr="003262D4">
        <w:rPr>
          <w:sz w:val="20"/>
          <w:szCs w:val="20"/>
        </w:rPr>
        <w:t>Адрес (место) поставки Товара: Ямало-Ненецкий автономный округ, город Губкинский, микрорайон 16, дом 52.</w:t>
      </w:r>
    </w:p>
    <w:p w14:paraId="71DF7CC9" w14:textId="77777777" w:rsidR="00FE5EE0" w:rsidRPr="00C22E41" w:rsidRDefault="00FE5EE0" w:rsidP="00FE5EE0">
      <w:pPr>
        <w:pStyle w:val="af6"/>
        <w:numPr>
          <w:ilvl w:val="0"/>
          <w:numId w:val="45"/>
        </w:numPr>
        <w:spacing w:before="120"/>
        <w:jc w:val="both"/>
        <w:rPr>
          <w:b/>
          <w:bCs/>
          <w:i/>
          <w:iCs/>
          <w:sz w:val="20"/>
          <w:szCs w:val="20"/>
          <w:shd w:val="clear" w:color="auto" w:fill="FFFFFF"/>
        </w:rPr>
      </w:pPr>
      <w:r w:rsidRPr="003262D4">
        <w:rPr>
          <w:sz w:val="20"/>
          <w:szCs w:val="20"/>
        </w:rPr>
        <w:t>Поставка Товара осуществляется транспортной компанией по выбору Поставщика (автотранспорт)</w:t>
      </w:r>
      <w:r>
        <w:rPr>
          <w:sz w:val="20"/>
          <w:szCs w:val="20"/>
        </w:rPr>
        <w:t>.</w:t>
      </w:r>
    </w:p>
    <w:p w14:paraId="25C33231" w14:textId="77777777" w:rsidR="00FE5EE0" w:rsidRPr="00C22E41" w:rsidRDefault="00FE5EE0" w:rsidP="00FE5EE0">
      <w:pPr>
        <w:pStyle w:val="af6"/>
        <w:numPr>
          <w:ilvl w:val="0"/>
          <w:numId w:val="45"/>
        </w:numPr>
        <w:spacing w:before="120"/>
        <w:jc w:val="both"/>
        <w:rPr>
          <w:sz w:val="20"/>
          <w:szCs w:val="20"/>
          <w:shd w:val="clear" w:color="auto" w:fill="FFFFFF"/>
        </w:rPr>
      </w:pPr>
      <w:r w:rsidRPr="003262D4">
        <w:rPr>
          <w:sz w:val="20"/>
          <w:szCs w:val="20"/>
        </w:rPr>
        <w:t>Транспортные расходы по доставке Товара включены в общую стоимость Товара.</w:t>
      </w:r>
    </w:p>
    <w:p w14:paraId="4C694F5A" w14:textId="0ADCCDDA" w:rsidR="00FE5EE0" w:rsidRPr="00EF5A5F" w:rsidRDefault="00FE5EE0" w:rsidP="00FE5EE0">
      <w:pPr>
        <w:pStyle w:val="af6"/>
        <w:numPr>
          <w:ilvl w:val="0"/>
          <w:numId w:val="45"/>
        </w:numPr>
        <w:spacing w:before="120"/>
        <w:jc w:val="both"/>
        <w:rPr>
          <w:sz w:val="20"/>
          <w:szCs w:val="20"/>
          <w:shd w:val="clear" w:color="auto" w:fill="FFFFFF"/>
        </w:rPr>
      </w:pPr>
      <w:r w:rsidRPr="00C22E41">
        <w:rPr>
          <w:sz w:val="20"/>
          <w:szCs w:val="20"/>
        </w:rPr>
        <w:t>Во всем остальном, что не предусмотрено настоящим Приложением, действуют условия Договора поставки №</w:t>
      </w:r>
      <w:r>
        <w:rPr>
          <w:sz w:val="20"/>
          <w:szCs w:val="20"/>
        </w:rPr>
        <w:t xml:space="preserve"> </w:t>
      </w:r>
      <w:r w:rsidR="00FC745B" w:rsidRPr="0082235D">
        <w:rPr>
          <w:b/>
          <w:sz w:val="20"/>
          <w:szCs w:val="20"/>
        </w:rPr>
        <w:t xml:space="preserve">260147209 </w:t>
      </w:r>
      <w:r w:rsidRPr="00C22E41">
        <w:rPr>
          <w:sz w:val="20"/>
          <w:szCs w:val="20"/>
        </w:rPr>
        <w:t>от «</w:t>
      </w:r>
      <w:r>
        <w:rPr>
          <w:sz w:val="20"/>
          <w:szCs w:val="20"/>
        </w:rPr>
        <w:t>___</w:t>
      </w:r>
      <w:r w:rsidRPr="00C22E41">
        <w:rPr>
          <w:sz w:val="20"/>
          <w:szCs w:val="20"/>
        </w:rPr>
        <w:t>»</w:t>
      </w:r>
      <w:r>
        <w:rPr>
          <w:sz w:val="20"/>
          <w:szCs w:val="20"/>
        </w:rPr>
        <w:t xml:space="preserve"> ____________</w:t>
      </w:r>
      <w:r w:rsidRPr="00C22E41">
        <w:rPr>
          <w:sz w:val="20"/>
          <w:szCs w:val="20"/>
        </w:rPr>
        <w:t xml:space="preserve"> </w:t>
      </w:r>
      <w:r>
        <w:rPr>
          <w:sz w:val="20"/>
          <w:szCs w:val="20"/>
        </w:rPr>
        <w:t>202</w:t>
      </w:r>
      <w:r w:rsidR="00FC745B">
        <w:rPr>
          <w:sz w:val="20"/>
          <w:szCs w:val="20"/>
        </w:rPr>
        <w:t>6</w:t>
      </w:r>
      <w:r>
        <w:rPr>
          <w:sz w:val="20"/>
          <w:szCs w:val="20"/>
        </w:rPr>
        <w:t xml:space="preserve"> </w:t>
      </w:r>
      <w:r w:rsidRPr="00C22E41">
        <w:rPr>
          <w:sz w:val="20"/>
          <w:szCs w:val="20"/>
        </w:rPr>
        <w:t>г.</w:t>
      </w:r>
    </w:p>
    <w:p w14:paraId="7F160975" w14:textId="77777777" w:rsidR="00FE5EE0" w:rsidRDefault="00FE5EE0" w:rsidP="00FE5EE0">
      <w:pPr>
        <w:spacing w:before="120"/>
        <w:jc w:val="both"/>
        <w:rPr>
          <w:sz w:val="20"/>
          <w:szCs w:val="20"/>
          <w:shd w:val="clear" w:color="auto" w:fill="FFFFFF"/>
        </w:rPr>
      </w:pPr>
    </w:p>
    <w:p w14:paraId="0B75BE93" w14:textId="77777777" w:rsidR="00FE5EE0" w:rsidRDefault="00FE5EE0" w:rsidP="00FE5EE0">
      <w:pPr>
        <w:pStyle w:val="af6"/>
        <w:spacing w:before="120"/>
        <w:ind w:left="0"/>
        <w:jc w:val="both"/>
        <w:rPr>
          <w:sz w:val="20"/>
          <w:szCs w:val="20"/>
        </w:rPr>
      </w:pPr>
    </w:p>
    <w:tbl>
      <w:tblPr>
        <w:tblW w:w="0" w:type="auto"/>
        <w:tblInd w:w="350" w:type="dxa"/>
        <w:tblLook w:val="04A0" w:firstRow="1" w:lastRow="0" w:firstColumn="1" w:lastColumn="0" w:noHBand="0" w:noVBand="1"/>
      </w:tblPr>
      <w:tblGrid>
        <w:gridCol w:w="4843"/>
        <w:gridCol w:w="4870"/>
      </w:tblGrid>
      <w:tr w:rsidR="00FE5EE0" w:rsidRPr="00573EB6" w14:paraId="746DC910" w14:textId="77777777" w:rsidTr="00076A52">
        <w:tc>
          <w:tcPr>
            <w:tcW w:w="4843" w:type="dxa"/>
          </w:tcPr>
          <w:p w14:paraId="3F1CC4A0" w14:textId="77777777" w:rsidR="00FE5EE0" w:rsidRPr="00573EB6" w:rsidRDefault="00FE5EE0" w:rsidP="00076A52">
            <w:pPr>
              <w:jc w:val="center"/>
              <w:rPr>
                <w:b/>
                <w:sz w:val="22"/>
                <w:szCs w:val="22"/>
              </w:rPr>
            </w:pPr>
            <w:r w:rsidRPr="00573EB6">
              <w:rPr>
                <w:b/>
                <w:sz w:val="22"/>
                <w:szCs w:val="22"/>
              </w:rPr>
              <w:t>Поставщик:</w:t>
            </w:r>
          </w:p>
        </w:tc>
        <w:tc>
          <w:tcPr>
            <w:tcW w:w="4870" w:type="dxa"/>
          </w:tcPr>
          <w:p w14:paraId="4DB002F1" w14:textId="77777777" w:rsidR="00FE5EE0" w:rsidRPr="00573EB6" w:rsidRDefault="00FE5EE0" w:rsidP="00076A52">
            <w:pPr>
              <w:jc w:val="center"/>
              <w:rPr>
                <w:b/>
                <w:sz w:val="22"/>
                <w:szCs w:val="22"/>
              </w:rPr>
            </w:pPr>
            <w:r w:rsidRPr="00573EB6">
              <w:rPr>
                <w:b/>
                <w:sz w:val="22"/>
                <w:szCs w:val="22"/>
              </w:rPr>
              <w:t>Покупатель:</w:t>
            </w:r>
          </w:p>
        </w:tc>
      </w:tr>
      <w:tr w:rsidR="00FE5EE0" w:rsidRPr="00573EB6" w14:paraId="70C2D252" w14:textId="77777777" w:rsidTr="00076A52">
        <w:trPr>
          <w:trHeight w:val="1301"/>
        </w:trPr>
        <w:tc>
          <w:tcPr>
            <w:tcW w:w="4843" w:type="dxa"/>
          </w:tcPr>
          <w:p w14:paraId="32C77222" w14:textId="77777777" w:rsidR="00FE5EE0" w:rsidRPr="00573EB6" w:rsidRDefault="00FE5EE0" w:rsidP="00076A52">
            <w:pPr>
              <w:jc w:val="center"/>
              <w:rPr>
                <w:b/>
                <w:spacing w:val="-4"/>
                <w:sz w:val="22"/>
                <w:szCs w:val="22"/>
              </w:rPr>
            </w:pPr>
            <w:r>
              <w:rPr>
                <w:b/>
                <w:spacing w:val="-4"/>
                <w:sz w:val="22"/>
                <w:szCs w:val="22"/>
              </w:rPr>
              <w:t>Должность</w:t>
            </w:r>
          </w:p>
          <w:p w14:paraId="28725DFE" w14:textId="77777777" w:rsidR="00FE5EE0" w:rsidRPr="00573EB6" w:rsidRDefault="00FE5EE0" w:rsidP="00076A52">
            <w:pPr>
              <w:jc w:val="center"/>
              <w:rPr>
                <w:b/>
                <w:spacing w:val="-4"/>
                <w:sz w:val="22"/>
                <w:szCs w:val="22"/>
              </w:rPr>
            </w:pPr>
          </w:p>
          <w:p w14:paraId="468C925E" w14:textId="77777777" w:rsidR="00FE5EE0" w:rsidRPr="00573EB6" w:rsidRDefault="00FE5EE0" w:rsidP="00076A52">
            <w:pPr>
              <w:jc w:val="center"/>
              <w:rPr>
                <w:b/>
                <w:spacing w:val="-4"/>
                <w:sz w:val="22"/>
                <w:szCs w:val="22"/>
              </w:rPr>
            </w:pPr>
          </w:p>
          <w:p w14:paraId="19D809BA" w14:textId="77777777" w:rsidR="00FE5EE0" w:rsidRPr="00573EB6" w:rsidRDefault="00FE5EE0" w:rsidP="00076A52">
            <w:pPr>
              <w:jc w:val="center"/>
              <w:rPr>
                <w:b/>
                <w:spacing w:val="-4"/>
                <w:sz w:val="22"/>
                <w:szCs w:val="22"/>
              </w:rPr>
            </w:pPr>
            <w:r w:rsidRPr="00573EB6">
              <w:rPr>
                <w:b/>
                <w:spacing w:val="-4"/>
                <w:sz w:val="22"/>
                <w:szCs w:val="22"/>
              </w:rPr>
              <w:t xml:space="preserve">______________ / </w:t>
            </w:r>
            <w:r>
              <w:rPr>
                <w:b/>
                <w:spacing w:val="-4"/>
                <w:sz w:val="22"/>
                <w:szCs w:val="22"/>
              </w:rPr>
              <w:t>ФИО</w:t>
            </w:r>
            <w:r w:rsidRPr="00573EB6">
              <w:rPr>
                <w:b/>
                <w:spacing w:val="-4"/>
                <w:sz w:val="22"/>
                <w:szCs w:val="22"/>
              </w:rPr>
              <w:t xml:space="preserve"> /</w:t>
            </w:r>
          </w:p>
        </w:tc>
        <w:tc>
          <w:tcPr>
            <w:tcW w:w="4870" w:type="dxa"/>
          </w:tcPr>
          <w:p w14:paraId="0FF9D56D" w14:textId="77777777" w:rsidR="00FE5EE0" w:rsidRPr="00573EB6" w:rsidRDefault="00FE5EE0" w:rsidP="00076A52">
            <w:pPr>
              <w:tabs>
                <w:tab w:val="left" w:pos="-851"/>
                <w:tab w:val="left" w:pos="-426"/>
                <w:tab w:val="left" w:pos="-284"/>
                <w:tab w:val="left" w:pos="0"/>
                <w:tab w:val="left" w:pos="176"/>
                <w:tab w:val="left" w:pos="1485"/>
              </w:tabs>
              <w:adjustRightInd w:val="0"/>
              <w:snapToGrid w:val="0"/>
              <w:jc w:val="center"/>
              <w:rPr>
                <w:b/>
                <w:iCs/>
                <w:sz w:val="22"/>
                <w:szCs w:val="22"/>
              </w:rPr>
            </w:pPr>
            <w:r w:rsidRPr="00573EB6">
              <w:rPr>
                <w:b/>
                <w:iCs/>
                <w:sz w:val="22"/>
                <w:szCs w:val="22"/>
              </w:rPr>
              <w:t>Генеральный директор</w:t>
            </w:r>
          </w:p>
          <w:p w14:paraId="7E7D7A8E" w14:textId="77777777" w:rsidR="00FE5EE0" w:rsidRPr="00573EB6" w:rsidRDefault="00FE5EE0" w:rsidP="00076A52">
            <w:pPr>
              <w:tabs>
                <w:tab w:val="left" w:pos="-851"/>
                <w:tab w:val="left" w:pos="-426"/>
                <w:tab w:val="left" w:pos="-284"/>
                <w:tab w:val="left" w:pos="0"/>
                <w:tab w:val="left" w:pos="176"/>
                <w:tab w:val="left" w:pos="1485"/>
              </w:tabs>
              <w:adjustRightInd w:val="0"/>
              <w:snapToGrid w:val="0"/>
              <w:jc w:val="center"/>
              <w:rPr>
                <w:b/>
                <w:iCs/>
                <w:sz w:val="22"/>
                <w:szCs w:val="22"/>
              </w:rPr>
            </w:pPr>
            <w:r>
              <w:rPr>
                <w:b/>
                <w:iCs/>
                <w:sz w:val="22"/>
                <w:szCs w:val="22"/>
              </w:rPr>
              <w:t>АО</w:t>
            </w:r>
            <w:r w:rsidRPr="00573EB6">
              <w:rPr>
                <w:b/>
                <w:iCs/>
                <w:sz w:val="22"/>
                <w:szCs w:val="22"/>
              </w:rPr>
              <w:t xml:space="preserve"> «Пургаз»</w:t>
            </w:r>
          </w:p>
          <w:p w14:paraId="2ED39020" w14:textId="77777777" w:rsidR="00FE5EE0" w:rsidRPr="00573EB6" w:rsidRDefault="00FE5EE0" w:rsidP="00076A52">
            <w:pPr>
              <w:tabs>
                <w:tab w:val="left" w:pos="-851"/>
                <w:tab w:val="left" w:pos="-426"/>
                <w:tab w:val="left" w:pos="-284"/>
                <w:tab w:val="left" w:pos="0"/>
                <w:tab w:val="left" w:pos="176"/>
                <w:tab w:val="left" w:pos="1485"/>
              </w:tabs>
              <w:adjustRightInd w:val="0"/>
              <w:snapToGrid w:val="0"/>
              <w:jc w:val="center"/>
              <w:rPr>
                <w:b/>
                <w:sz w:val="22"/>
                <w:szCs w:val="22"/>
              </w:rPr>
            </w:pPr>
          </w:p>
          <w:p w14:paraId="054CDCE4" w14:textId="77777777" w:rsidR="00FE5EE0" w:rsidRPr="00573EB6" w:rsidRDefault="00FE5EE0" w:rsidP="00076A52">
            <w:pPr>
              <w:jc w:val="center"/>
              <w:rPr>
                <w:b/>
                <w:sz w:val="22"/>
                <w:szCs w:val="22"/>
              </w:rPr>
            </w:pPr>
            <w:r w:rsidRPr="00573EB6">
              <w:rPr>
                <w:b/>
                <w:spacing w:val="-4"/>
                <w:sz w:val="22"/>
                <w:szCs w:val="22"/>
              </w:rPr>
              <w:t>______________ / Стецюкевич С.П. /</w:t>
            </w:r>
          </w:p>
        </w:tc>
      </w:tr>
    </w:tbl>
    <w:p w14:paraId="53E57EF5" w14:textId="77777777" w:rsidR="00FE5EE0" w:rsidRDefault="00FE5EE0"/>
    <w:p w14:paraId="5A3D554D" w14:textId="77777777" w:rsidR="00FC745B" w:rsidRDefault="00FC745B" w:rsidP="00446A4C">
      <w:pPr>
        <w:pStyle w:val="af6"/>
        <w:ind w:left="-284" w:firstLine="426"/>
        <w:jc w:val="right"/>
      </w:pPr>
    </w:p>
    <w:p w14:paraId="05BA4993" w14:textId="77777777" w:rsidR="00FC745B" w:rsidRDefault="00FC745B" w:rsidP="00446A4C">
      <w:pPr>
        <w:pStyle w:val="af6"/>
        <w:ind w:left="-284" w:firstLine="426"/>
        <w:jc w:val="right"/>
      </w:pPr>
    </w:p>
    <w:p w14:paraId="7B815B53" w14:textId="77777777" w:rsidR="00FC745B" w:rsidRDefault="00FC745B" w:rsidP="00446A4C">
      <w:pPr>
        <w:pStyle w:val="af6"/>
        <w:ind w:left="-284" w:firstLine="426"/>
        <w:jc w:val="right"/>
      </w:pPr>
    </w:p>
    <w:p w14:paraId="4DB71EE0" w14:textId="77777777" w:rsidR="00FC745B" w:rsidRDefault="00FC745B" w:rsidP="00446A4C">
      <w:pPr>
        <w:pStyle w:val="af6"/>
        <w:ind w:left="-284" w:firstLine="426"/>
        <w:jc w:val="right"/>
      </w:pPr>
    </w:p>
    <w:p w14:paraId="31E1CC1D" w14:textId="77777777" w:rsidR="00FC745B" w:rsidRDefault="00FC745B" w:rsidP="00446A4C">
      <w:pPr>
        <w:pStyle w:val="af6"/>
        <w:ind w:left="-284" w:firstLine="426"/>
        <w:jc w:val="right"/>
      </w:pPr>
    </w:p>
    <w:p w14:paraId="2E76E070" w14:textId="77777777" w:rsidR="00FC745B" w:rsidRDefault="00FC745B" w:rsidP="00446A4C">
      <w:pPr>
        <w:pStyle w:val="af6"/>
        <w:ind w:left="-284" w:firstLine="426"/>
        <w:jc w:val="right"/>
      </w:pPr>
    </w:p>
    <w:p w14:paraId="5C8385A6" w14:textId="77777777" w:rsidR="00FC745B" w:rsidRDefault="00FC745B" w:rsidP="00446A4C">
      <w:pPr>
        <w:pStyle w:val="af6"/>
        <w:ind w:left="-284" w:firstLine="426"/>
        <w:jc w:val="right"/>
      </w:pPr>
    </w:p>
    <w:p w14:paraId="535B5BC8" w14:textId="77777777" w:rsidR="00FC745B" w:rsidRDefault="00FC745B" w:rsidP="00446A4C">
      <w:pPr>
        <w:pStyle w:val="af6"/>
        <w:ind w:left="-284" w:firstLine="426"/>
        <w:jc w:val="right"/>
      </w:pPr>
    </w:p>
    <w:p w14:paraId="6D1834B8" w14:textId="77777777" w:rsidR="00FC745B" w:rsidRDefault="00FC745B">
      <w:r>
        <w:br w:type="page"/>
      </w:r>
    </w:p>
    <w:p w14:paraId="51F859D4" w14:textId="2CD7C7C9" w:rsidR="00446A4C" w:rsidRPr="0082235D" w:rsidRDefault="00446A4C" w:rsidP="00446A4C">
      <w:pPr>
        <w:pStyle w:val="af6"/>
        <w:ind w:left="-284" w:firstLine="426"/>
        <w:jc w:val="right"/>
      </w:pPr>
      <w:r w:rsidRPr="0082235D">
        <w:lastRenderedPageBreak/>
        <w:t>Приложение №</w:t>
      </w:r>
      <w:r w:rsidR="00FC745B">
        <w:t>3</w:t>
      </w:r>
    </w:p>
    <w:p w14:paraId="51F859D5" w14:textId="2E29A870" w:rsidR="00446A4C" w:rsidRPr="0082235D" w:rsidRDefault="00446A4C" w:rsidP="00446A4C">
      <w:pPr>
        <w:pStyle w:val="af6"/>
        <w:ind w:left="-284" w:firstLine="426"/>
        <w:jc w:val="right"/>
      </w:pPr>
      <w:r w:rsidRPr="0082235D">
        <w:t xml:space="preserve">к договору № </w:t>
      </w:r>
      <w:r w:rsidR="000D3D13" w:rsidRPr="0082235D">
        <w:t>260147209</w:t>
      </w:r>
      <w:r w:rsidR="00A2654C" w:rsidRPr="0082235D">
        <w:t xml:space="preserve"> </w:t>
      </w:r>
      <w:r w:rsidRPr="0082235D">
        <w:t xml:space="preserve">от </w:t>
      </w:r>
      <w:r w:rsidR="003A48B1" w:rsidRPr="0082235D">
        <w:t>«</w:t>
      </w:r>
      <w:r w:rsidR="00780459" w:rsidRPr="0082235D">
        <w:t>___</w:t>
      </w:r>
      <w:r w:rsidR="003A48B1" w:rsidRPr="0082235D">
        <w:t>»</w:t>
      </w:r>
      <w:r w:rsidR="00816361" w:rsidRPr="0082235D">
        <w:t xml:space="preserve"> </w:t>
      </w:r>
      <w:r w:rsidR="00780459" w:rsidRPr="0082235D">
        <w:t>______</w:t>
      </w:r>
      <w:r w:rsidR="00816361" w:rsidRPr="0082235D">
        <w:t xml:space="preserve"> </w:t>
      </w:r>
      <w:r w:rsidR="000D3D13" w:rsidRPr="0082235D">
        <w:t>2026</w:t>
      </w:r>
      <w:r w:rsidR="00816361" w:rsidRPr="0082235D">
        <w:t>г.</w:t>
      </w:r>
    </w:p>
    <w:p w14:paraId="51F859D6" w14:textId="77777777" w:rsidR="00446A4C" w:rsidRPr="0082235D" w:rsidRDefault="00446A4C" w:rsidP="00446A4C">
      <w:pPr>
        <w:pStyle w:val="af6"/>
        <w:ind w:left="-284" w:firstLine="426"/>
        <w:jc w:val="center"/>
      </w:pPr>
    </w:p>
    <w:p w14:paraId="51F859D7" w14:textId="77777777" w:rsidR="00446A4C" w:rsidRPr="0082235D" w:rsidRDefault="00446A4C" w:rsidP="00446A4C">
      <w:pPr>
        <w:pStyle w:val="af6"/>
        <w:ind w:left="-284" w:firstLine="426"/>
        <w:jc w:val="center"/>
      </w:pPr>
    </w:p>
    <w:p w14:paraId="51F859D8" w14:textId="77777777" w:rsidR="00446A4C" w:rsidRPr="0082235D" w:rsidRDefault="00446A4C" w:rsidP="00446A4C">
      <w:pPr>
        <w:pStyle w:val="af6"/>
        <w:ind w:left="-284" w:firstLine="426"/>
        <w:jc w:val="center"/>
      </w:pPr>
    </w:p>
    <w:p w14:paraId="51F859D9" w14:textId="77777777" w:rsidR="00446A4C" w:rsidRPr="0082235D" w:rsidRDefault="00446A4C" w:rsidP="00446A4C">
      <w:pPr>
        <w:pStyle w:val="af6"/>
        <w:ind w:left="-284" w:firstLine="426"/>
        <w:jc w:val="center"/>
      </w:pPr>
    </w:p>
    <w:p w14:paraId="51F859DA" w14:textId="77777777" w:rsidR="00446A4C" w:rsidRPr="0082235D" w:rsidRDefault="00C77934" w:rsidP="00C77934">
      <w:pPr>
        <w:pStyle w:val="af6"/>
        <w:ind w:left="-284" w:firstLine="426"/>
      </w:pPr>
      <w:r w:rsidRPr="0082235D">
        <w:t>ФОРМА</w:t>
      </w:r>
    </w:p>
    <w:p w14:paraId="51F859DB" w14:textId="77777777" w:rsidR="00446A4C" w:rsidRPr="0082235D" w:rsidRDefault="00446A4C" w:rsidP="00446A4C">
      <w:pPr>
        <w:pStyle w:val="af6"/>
        <w:ind w:left="-284" w:firstLine="426"/>
        <w:jc w:val="center"/>
      </w:pPr>
    </w:p>
    <w:p w14:paraId="51F859DC" w14:textId="77777777" w:rsidR="00446A4C" w:rsidRPr="0082235D" w:rsidRDefault="00446A4C" w:rsidP="00446A4C">
      <w:pPr>
        <w:pStyle w:val="af6"/>
        <w:ind w:left="-284" w:firstLine="426"/>
        <w:jc w:val="center"/>
      </w:pPr>
    </w:p>
    <w:p w14:paraId="51F859DD" w14:textId="77777777" w:rsidR="00446A4C" w:rsidRPr="0082235D" w:rsidRDefault="00446A4C" w:rsidP="00446A4C">
      <w:pPr>
        <w:pStyle w:val="af6"/>
        <w:ind w:left="-284" w:firstLine="426"/>
        <w:jc w:val="center"/>
      </w:pPr>
    </w:p>
    <w:p w14:paraId="51F859DE" w14:textId="77777777" w:rsidR="00446A4C" w:rsidRPr="0082235D" w:rsidRDefault="00446A4C" w:rsidP="00446A4C">
      <w:pPr>
        <w:pStyle w:val="af6"/>
        <w:ind w:left="-284" w:firstLine="426"/>
        <w:jc w:val="center"/>
      </w:pPr>
    </w:p>
    <w:p w14:paraId="51F859DF" w14:textId="77777777" w:rsidR="00446A4C" w:rsidRPr="0082235D" w:rsidRDefault="00446A4C" w:rsidP="00446A4C">
      <w:pPr>
        <w:pStyle w:val="af6"/>
        <w:ind w:left="-284" w:firstLine="426"/>
        <w:jc w:val="center"/>
      </w:pPr>
    </w:p>
    <w:p w14:paraId="51F859E0" w14:textId="77777777" w:rsidR="00446A4C" w:rsidRPr="0082235D" w:rsidRDefault="00446A4C" w:rsidP="00446A4C">
      <w:pPr>
        <w:pStyle w:val="af6"/>
        <w:ind w:left="-284" w:firstLine="426"/>
        <w:jc w:val="center"/>
      </w:pPr>
    </w:p>
    <w:p w14:paraId="51F859E1" w14:textId="77777777" w:rsidR="00446A4C" w:rsidRPr="0082235D" w:rsidRDefault="00446A4C" w:rsidP="00446A4C">
      <w:pPr>
        <w:pStyle w:val="af6"/>
        <w:ind w:left="-284" w:firstLine="426"/>
        <w:jc w:val="center"/>
      </w:pPr>
    </w:p>
    <w:p w14:paraId="51F859E2" w14:textId="77777777" w:rsidR="00446A4C" w:rsidRPr="0082235D" w:rsidRDefault="00446A4C" w:rsidP="00446A4C">
      <w:pPr>
        <w:pStyle w:val="af6"/>
        <w:ind w:left="-284" w:firstLine="426"/>
        <w:jc w:val="center"/>
      </w:pPr>
    </w:p>
    <w:p w14:paraId="51F859E3" w14:textId="77777777" w:rsidR="00446A4C" w:rsidRPr="0082235D" w:rsidRDefault="00446A4C" w:rsidP="00446A4C">
      <w:pPr>
        <w:pStyle w:val="af6"/>
        <w:ind w:left="-284" w:firstLine="426"/>
        <w:jc w:val="center"/>
      </w:pPr>
    </w:p>
    <w:p w14:paraId="51F859E4" w14:textId="77777777" w:rsidR="00446A4C" w:rsidRPr="0082235D" w:rsidRDefault="00446A4C" w:rsidP="00446A4C">
      <w:pPr>
        <w:pStyle w:val="af6"/>
        <w:ind w:left="-284" w:firstLine="426"/>
        <w:jc w:val="center"/>
      </w:pPr>
    </w:p>
    <w:p w14:paraId="51F859E5" w14:textId="77777777" w:rsidR="00446A4C" w:rsidRPr="0082235D" w:rsidRDefault="00446A4C" w:rsidP="00446A4C">
      <w:pPr>
        <w:pStyle w:val="af6"/>
        <w:ind w:left="-284" w:firstLine="426"/>
        <w:jc w:val="center"/>
      </w:pPr>
    </w:p>
    <w:p w14:paraId="51F859E6" w14:textId="77777777" w:rsidR="00446A4C" w:rsidRPr="0082235D" w:rsidRDefault="00446A4C" w:rsidP="00446A4C">
      <w:pPr>
        <w:pStyle w:val="af6"/>
        <w:ind w:left="-284" w:firstLine="426"/>
        <w:jc w:val="center"/>
      </w:pPr>
      <w:r w:rsidRPr="0082235D">
        <w:t>УВЕДОМЛЕНИЕ</w:t>
      </w:r>
    </w:p>
    <w:p w14:paraId="51F859E7" w14:textId="77777777" w:rsidR="00446A4C" w:rsidRPr="0082235D" w:rsidRDefault="00446A4C" w:rsidP="00F63631">
      <w:pPr>
        <w:jc w:val="both"/>
      </w:pPr>
    </w:p>
    <w:p w14:paraId="51F859E8" w14:textId="77777777" w:rsidR="00446A4C" w:rsidRPr="0082235D" w:rsidRDefault="00446A4C" w:rsidP="00446A4C">
      <w:pPr>
        <w:pStyle w:val="af6"/>
        <w:ind w:left="-284" w:firstLine="426"/>
        <w:jc w:val="both"/>
      </w:pPr>
      <w:r w:rsidRPr="0082235D">
        <w:t>Настоящим сообщаем, что, по информации налогового органа, на основании анализа данных, содержащихся в информационных системах налоговых органов, в отношении представленной нашей организацией налоговой декларации по НДС за _____ квартал ______ года выявлены обстоятельства, свидетельствующие о наличии несформированного источника по цепочке поставщиков товаров (работ, услуг) для принятия к вычету сумм НДС по взаимоотношениям с Вашей организацией.</w:t>
      </w:r>
    </w:p>
    <w:p w14:paraId="51F859E9" w14:textId="64BF49D6" w:rsidR="00446A4C" w:rsidRPr="0082235D" w:rsidRDefault="00446A4C" w:rsidP="00446A4C">
      <w:pPr>
        <w:pStyle w:val="af6"/>
        <w:ind w:left="-284" w:firstLine="426"/>
        <w:jc w:val="both"/>
      </w:pPr>
      <w:r w:rsidRPr="0082235D">
        <w:t>Предлагаем Вам урегулировать возникшую ситуацию в срок до «__» ________ 2</w:t>
      </w:r>
      <w:r w:rsidR="00F63631" w:rsidRPr="0082235D">
        <w:t>0___.</w:t>
      </w:r>
    </w:p>
    <w:p w14:paraId="51F859EA" w14:textId="77777777" w:rsidR="00446A4C" w:rsidRPr="0082235D" w:rsidRDefault="00446A4C" w:rsidP="00F63631">
      <w:pPr>
        <w:tabs>
          <w:tab w:val="left" w:pos="426"/>
          <w:tab w:val="left" w:pos="2160"/>
        </w:tabs>
        <w:contextualSpacing/>
        <w:jc w:val="both"/>
        <w:rPr>
          <w:lang w:eastAsia="fr-FR"/>
        </w:rPr>
      </w:pPr>
    </w:p>
    <w:p w14:paraId="51F859EB" w14:textId="77777777" w:rsidR="00446A4C" w:rsidRPr="0082235D" w:rsidRDefault="00446A4C" w:rsidP="00F63631">
      <w:pPr>
        <w:tabs>
          <w:tab w:val="left" w:pos="426"/>
          <w:tab w:val="left" w:pos="2160"/>
        </w:tabs>
        <w:contextualSpacing/>
        <w:jc w:val="both"/>
        <w:rPr>
          <w:iCs/>
          <w:lang w:eastAsia="fr-FR"/>
        </w:rPr>
      </w:pPr>
    </w:p>
    <w:p w14:paraId="51F859EC" w14:textId="77777777" w:rsidR="00446A4C" w:rsidRPr="0082235D" w:rsidRDefault="00446A4C" w:rsidP="00446A4C">
      <w:pPr>
        <w:tabs>
          <w:tab w:val="left" w:pos="426"/>
          <w:tab w:val="left" w:pos="2160"/>
        </w:tabs>
        <w:ind w:left="-284" w:firstLine="426"/>
        <w:contextualSpacing/>
        <w:jc w:val="both"/>
        <w:rPr>
          <w:i/>
          <w:iCs/>
          <w:lang w:eastAsia="fr-FR"/>
        </w:rPr>
      </w:pPr>
      <w:r w:rsidRPr="0082235D">
        <w:rPr>
          <w:i/>
          <w:iCs/>
          <w:lang w:eastAsia="fr-FR"/>
        </w:rPr>
        <w:t>Должность</w:t>
      </w:r>
    </w:p>
    <w:p w14:paraId="51F859ED" w14:textId="77777777" w:rsidR="00446A4C" w:rsidRPr="0082235D" w:rsidRDefault="00446A4C" w:rsidP="00446A4C">
      <w:pPr>
        <w:tabs>
          <w:tab w:val="left" w:pos="426"/>
          <w:tab w:val="left" w:pos="2160"/>
        </w:tabs>
        <w:ind w:left="-284" w:firstLine="426"/>
        <w:contextualSpacing/>
        <w:jc w:val="both"/>
        <w:rPr>
          <w:lang w:eastAsia="fr-FR"/>
        </w:rPr>
      </w:pPr>
      <w:r w:rsidRPr="0082235D">
        <w:rPr>
          <w:lang w:eastAsia="fr-FR"/>
        </w:rPr>
        <w:t>________________/ ________________________</w:t>
      </w:r>
    </w:p>
    <w:p w14:paraId="51F859EE" w14:textId="77777777" w:rsidR="00446A4C" w:rsidRPr="0082235D" w:rsidRDefault="00446A4C" w:rsidP="00F63631">
      <w:pPr>
        <w:tabs>
          <w:tab w:val="left" w:pos="426"/>
          <w:tab w:val="left" w:pos="2160"/>
        </w:tabs>
        <w:contextualSpacing/>
        <w:jc w:val="both"/>
        <w:rPr>
          <w:lang w:eastAsia="fr-FR"/>
        </w:rPr>
      </w:pPr>
    </w:p>
    <w:p w14:paraId="51F859EF" w14:textId="77777777" w:rsidR="00446A4C" w:rsidRPr="0082235D" w:rsidRDefault="00446A4C" w:rsidP="00446A4C">
      <w:pPr>
        <w:tabs>
          <w:tab w:val="left" w:pos="426"/>
          <w:tab w:val="left" w:pos="2160"/>
        </w:tabs>
        <w:ind w:left="-284" w:firstLine="426"/>
        <w:contextualSpacing/>
        <w:jc w:val="both"/>
        <w:rPr>
          <w:lang w:eastAsia="fr-FR"/>
        </w:rPr>
      </w:pPr>
      <w:r w:rsidRPr="0082235D">
        <w:rPr>
          <w:lang w:eastAsia="fr-FR"/>
        </w:rPr>
        <w:t>«_</w:t>
      </w:r>
      <w:r w:rsidR="00780459" w:rsidRPr="0082235D">
        <w:rPr>
          <w:lang w:eastAsia="fr-FR"/>
        </w:rPr>
        <w:t>__</w:t>
      </w:r>
      <w:r w:rsidRPr="0082235D">
        <w:rPr>
          <w:lang w:eastAsia="fr-FR"/>
        </w:rPr>
        <w:t>_» ____________20__ г.</w:t>
      </w:r>
    </w:p>
    <w:p w14:paraId="51F859F0" w14:textId="77777777" w:rsidR="00446A4C" w:rsidRPr="0082235D" w:rsidRDefault="00446A4C" w:rsidP="00F63631">
      <w:pPr>
        <w:tabs>
          <w:tab w:val="left" w:pos="426"/>
          <w:tab w:val="left" w:pos="2160"/>
        </w:tabs>
        <w:contextualSpacing/>
        <w:jc w:val="both"/>
        <w:rPr>
          <w:lang w:eastAsia="fr-FR"/>
        </w:rPr>
      </w:pPr>
    </w:p>
    <w:p w14:paraId="51F859F1" w14:textId="77777777" w:rsidR="00446A4C" w:rsidRPr="0082235D" w:rsidRDefault="00446A4C" w:rsidP="00F63631">
      <w:pPr>
        <w:tabs>
          <w:tab w:val="left" w:pos="426"/>
          <w:tab w:val="left" w:pos="2160"/>
        </w:tabs>
        <w:contextualSpacing/>
        <w:jc w:val="both"/>
        <w:rPr>
          <w:lang w:eastAsia="fr-FR"/>
        </w:rPr>
      </w:pPr>
    </w:p>
    <w:p w14:paraId="51F859F2" w14:textId="77777777" w:rsidR="00446A4C" w:rsidRPr="0082235D" w:rsidRDefault="00446A4C" w:rsidP="00F63631">
      <w:pPr>
        <w:tabs>
          <w:tab w:val="left" w:pos="426"/>
          <w:tab w:val="left" w:pos="2160"/>
        </w:tabs>
        <w:contextualSpacing/>
        <w:jc w:val="both"/>
        <w:rPr>
          <w:lang w:eastAsia="fr-FR"/>
        </w:rPr>
      </w:pPr>
    </w:p>
    <w:p w14:paraId="51F859F3" w14:textId="77777777" w:rsidR="00446A4C" w:rsidRPr="0082235D" w:rsidRDefault="00446A4C" w:rsidP="00F63631">
      <w:pPr>
        <w:tabs>
          <w:tab w:val="left" w:pos="426"/>
          <w:tab w:val="left" w:pos="2160"/>
        </w:tabs>
        <w:contextualSpacing/>
        <w:jc w:val="both"/>
        <w:rPr>
          <w:lang w:eastAsia="fr-FR"/>
        </w:rPr>
      </w:pPr>
    </w:p>
    <w:p w14:paraId="51F859F4" w14:textId="77777777" w:rsidR="00446A4C" w:rsidRPr="0082235D" w:rsidRDefault="00446A4C" w:rsidP="00446A4C">
      <w:pPr>
        <w:adjustRightInd w:val="0"/>
        <w:snapToGrid w:val="0"/>
        <w:jc w:val="both"/>
        <w:rPr>
          <w:b/>
        </w:rPr>
      </w:pPr>
      <w:r w:rsidRPr="0082235D">
        <w:rPr>
          <w:b/>
        </w:rPr>
        <w:t>Согласовано в качестве формы</w:t>
      </w:r>
      <w:r w:rsidR="00C77934" w:rsidRPr="0082235D">
        <w:rPr>
          <w:b/>
        </w:rPr>
        <w:t xml:space="preserve"> для применения</w:t>
      </w:r>
      <w:r w:rsidRPr="0082235D">
        <w:rPr>
          <w:b/>
        </w:rPr>
        <w:t>:</w:t>
      </w:r>
    </w:p>
    <w:p w14:paraId="51F859F5" w14:textId="77777777" w:rsidR="00C77934" w:rsidRPr="0082235D" w:rsidRDefault="00C77934" w:rsidP="00446A4C">
      <w:pPr>
        <w:adjustRightInd w:val="0"/>
        <w:snapToGrid w:val="0"/>
        <w:jc w:val="both"/>
        <w:rPr>
          <w:b/>
        </w:rPr>
      </w:pPr>
    </w:p>
    <w:p w14:paraId="51F859F6" w14:textId="77777777" w:rsidR="00C77934" w:rsidRPr="0082235D" w:rsidRDefault="00C77934" w:rsidP="00446A4C">
      <w:pPr>
        <w:adjustRightInd w:val="0"/>
        <w:snapToGrid w:val="0"/>
        <w:jc w:val="both"/>
        <w:rPr>
          <w:b/>
        </w:rPr>
      </w:pPr>
    </w:p>
    <w:tbl>
      <w:tblPr>
        <w:tblW w:w="10074" w:type="dxa"/>
        <w:jc w:val="center"/>
        <w:tblLook w:val="00A0" w:firstRow="1" w:lastRow="0" w:firstColumn="1" w:lastColumn="0" w:noHBand="0" w:noVBand="0"/>
      </w:tblPr>
      <w:tblGrid>
        <w:gridCol w:w="4964"/>
        <w:gridCol w:w="5110"/>
      </w:tblGrid>
      <w:tr w:rsidR="00DB7CE6" w:rsidRPr="0082235D" w14:paraId="3BA8BB5B" w14:textId="77777777" w:rsidTr="009D27E6">
        <w:trPr>
          <w:jc w:val="center"/>
        </w:trPr>
        <w:tc>
          <w:tcPr>
            <w:tcW w:w="4964" w:type="dxa"/>
          </w:tcPr>
          <w:p w14:paraId="39ED53C6" w14:textId="77777777" w:rsidR="00DB7CE6" w:rsidRPr="0082235D" w:rsidRDefault="00DB7CE6" w:rsidP="009D27E6">
            <w:pPr>
              <w:tabs>
                <w:tab w:val="left" w:pos="-1166"/>
                <w:tab w:val="left" w:pos="-1024"/>
                <w:tab w:val="left" w:pos="-882"/>
                <w:tab w:val="left" w:pos="-851"/>
                <w:tab w:val="left" w:pos="-426"/>
                <w:tab w:val="left" w:pos="-315"/>
                <w:tab w:val="left" w:pos="-284"/>
              </w:tabs>
              <w:adjustRightInd w:val="0"/>
              <w:snapToGrid w:val="0"/>
              <w:contextualSpacing/>
              <w:jc w:val="center"/>
              <w:rPr>
                <w:b/>
              </w:rPr>
            </w:pPr>
            <w:r w:rsidRPr="0082235D">
              <w:rPr>
                <w:b/>
              </w:rPr>
              <w:t>Поставщик:</w:t>
            </w:r>
          </w:p>
          <w:p w14:paraId="60B3AFB0" w14:textId="77777777" w:rsidR="00DB7CE6" w:rsidRPr="0082235D" w:rsidRDefault="00DB7CE6" w:rsidP="009D27E6">
            <w:pPr>
              <w:tabs>
                <w:tab w:val="left" w:pos="-1166"/>
                <w:tab w:val="left" w:pos="-1024"/>
                <w:tab w:val="left" w:pos="-882"/>
                <w:tab w:val="left" w:pos="-851"/>
                <w:tab w:val="left" w:pos="-426"/>
                <w:tab w:val="left" w:pos="-315"/>
                <w:tab w:val="left" w:pos="-284"/>
              </w:tabs>
              <w:adjustRightInd w:val="0"/>
              <w:snapToGrid w:val="0"/>
              <w:contextualSpacing/>
              <w:jc w:val="center"/>
              <w:rPr>
                <w:b/>
              </w:rPr>
            </w:pPr>
          </w:p>
        </w:tc>
        <w:tc>
          <w:tcPr>
            <w:tcW w:w="5110" w:type="dxa"/>
          </w:tcPr>
          <w:p w14:paraId="6867EE31" w14:textId="77777777" w:rsidR="00DB7CE6" w:rsidRPr="0082235D" w:rsidRDefault="00DB7CE6" w:rsidP="009D27E6">
            <w:pPr>
              <w:tabs>
                <w:tab w:val="left" w:pos="-851"/>
                <w:tab w:val="left" w:pos="-426"/>
                <w:tab w:val="left" w:pos="-284"/>
                <w:tab w:val="left" w:pos="0"/>
                <w:tab w:val="left" w:pos="176"/>
                <w:tab w:val="left" w:pos="1485"/>
              </w:tabs>
              <w:adjustRightInd w:val="0"/>
              <w:snapToGrid w:val="0"/>
              <w:contextualSpacing/>
              <w:jc w:val="center"/>
              <w:rPr>
                <w:b/>
              </w:rPr>
            </w:pPr>
            <w:r w:rsidRPr="0082235D">
              <w:rPr>
                <w:b/>
              </w:rPr>
              <w:t>Покупатель:</w:t>
            </w:r>
          </w:p>
          <w:p w14:paraId="7629C648" w14:textId="77777777" w:rsidR="00DB7CE6" w:rsidRPr="0082235D" w:rsidRDefault="00DB7CE6" w:rsidP="009D27E6">
            <w:pPr>
              <w:tabs>
                <w:tab w:val="left" w:pos="-851"/>
                <w:tab w:val="left" w:pos="-426"/>
                <w:tab w:val="left" w:pos="-284"/>
                <w:tab w:val="left" w:pos="0"/>
                <w:tab w:val="left" w:pos="176"/>
                <w:tab w:val="left" w:pos="1485"/>
              </w:tabs>
              <w:adjustRightInd w:val="0"/>
              <w:snapToGrid w:val="0"/>
              <w:contextualSpacing/>
              <w:jc w:val="center"/>
            </w:pPr>
          </w:p>
        </w:tc>
      </w:tr>
      <w:tr w:rsidR="00DB7CE6" w:rsidRPr="00201884" w14:paraId="6F337608" w14:textId="77777777" w:rsidTr="009D27E6">
        <w:trPr>
          <w:jc w:val="center"/>
        </w:trPr>
        <w:tc>
          <w:tcPr>
            <w:tcW w:w="4964" w:type="dxa"/>
          </w:tcPr>
          <w:p w14:paraId="53286DFF" w14:textId="77777777" w:rsidR="00DB7CE6" w:rsidRPr="0082235D" w:rsidRDefault="00DB7CE6" w:rsidP="009D27E6">
            <w:pPr>
              <w:contextualSpacing/>
              <w:jc w:val="both"/>
              <w:rPr>
                <w:b/>
                <w:color w:val="000000"/>
              </w:rPr>
            </w:pPr>
            <w:r w:rsidRPr="0082235D">
              <w:rPr>
                <w:b/>
                <w:color w:val="000000"/>
              </w:rPr>
              <w:t>Должность:</w:t>
            </w:r>
          </w:p>
          <w:p w14:paraId="5110A49B" w14:textId="77777777" w:rsidR="00DB7CE6" w:rsidRPr="0082235D" w:rsidRDefault="00DB7CE6" w:rsidP="009D27E6">
            <w:pPr>
              <w:contextualSpacing/>
              <w:jc w:val="both"/>
              <w:rPr>
                <w:b/>
                <w:color w:val="000000"/>
              </w:rPr>
            </w:pPr>
          </w:p>
          <w:p w14:paraId="0687A767" w14:textId="77777777" w:rsidR="00DB7CE6" w:rsidRPr="0082235D" w:rsidRDefault="00DB7CE6" w:rsidP="00DB7CE6">
            <w:pPr>
              <w:tabs>
                <w:tab w:val="left" w:pos="-1166"/>
                <w:tab w:val="left" w:pos="-1024"/>
                <w:tab w:val="left" w:pos="-882"/>
                <w:tab w:val="left" w:pos="-851"/>
                <w:tab w:val="left" w:pos="-426"/>
                <w:tab w:val="left" w:pos="-315"/>
                <w:tab w:val="left" w:pos="-284"/>
              </w:tabs>
              <w:adjustRightInd w:val="0"/>
              <w:snapToGrid w:val="0"/>
              <w:contextualSpacing/>
              <w:rPr>
                <w:b/>
              </w:rPr>
            </w:pPr>
            <w:r w:rsidRPr="0082235D">
              <w:rPr>
                <w:b/>
                <w:color w:val="000000"/>
              </w:rPr>
              <w:t>_____________________ ФИО</w:t>
            </w:r>
          </w:p>
        </w:tc>
        <w:tc>
          <w:tcPr>
            <w:tcW w:w="5110" w:type="dxa"/>
          </w:tcPr>
          <w:p w14:paraId="1D2DCCC6" w14:textId="35F261E3" w:rsidR="00DB7CE6" w:rsidRPr="0082235D" w:rsidRDefault="00F63631" w:rsidP="009D27E6">
            <w:pPr>
              <w:contextualSpacing/>
              <w:jc w:val="both"/>
              <w:rPr>
                <w:rFonts w:eastAsia="Calibri"/>
                <w:b/>
                <w:bCs/>
              </w:rPr>
            </w:pPr>
            <w:r w:rsidRPr="0082235D">
              <w:rPr>
                <w:b/>
                <w:color w:val="000000"/>
              </w:rPr>
              <w:t>Должность:</w:t>
            </w:r>
          </w:p>
          <w:p w14:paraId="01157DCF" w14:textId="77777777" w:rsidR="00DB7CE6" w:rsidRPr="0082235D" w:rsidRDefault="00DB7CE6" w:rsidP="009D27E6">
            <w:pPr>
              <w:contextualSpacing/>
              <w:jc w:val="both"/>
              <w:rPr>
                <w:rFonts w:eastAsia="Calibri"/>
                <w:b/>
                <w:bCs/>
              </w:rPr>
            </w:pPr>
          </w:p>
          <w:p w14:paraId="30881251" w14:textId="6B8FE99D" w:rsidR="00DB7CE6" w:rsidRPr="00201884" w:rsidRDefault="00F63631" w:rsidP="00F63631">
            <w:pPr>
              <w:tabs>
                <w:tab w:val="left" w:pos="-851"/>
                <w:tab w:val="left" w:pos="-426"/>
                <w:tab w:val="left" w:pos="-284"/>
                <w:tab w:val="left" w:pos="0"/>
                <w:tab w:val="left" w:pos="176"/>
                <w:tab w:val="left" w:pos="1485"/>
              </w:tabs>
              <w:adjustRightInd w:val="0"/>
              <w:snapToGrid w:val="0"/>
              <w:contextualSpacing/>
              <w:rPr>
                <w:b/>
              </w:rPr>
            </w:pPr>
            <w:r w:rsidRPr="0082235D">
              <w:rPr>
                <w:b/>
                <w:color w:val="000000"/>
              </w:rPr>
              <w:t>_____________________ ФИО</w:t>
            </w:r>
          </w:p>
        </w:tc>
      </w:tr>
    </w:tbl>
    <w:p w14:paraId="51F85A03" w14:textId="77777777" w:rsidR="00446A4C" w:rsidRPr="00C22E41" w:rsidRDefault="00446A4C" w:rsidP="00AE019C"/>
    <w:sectPr w:rsidR="00446A4C" w:rsidRPr="00C22E41" w:rsidSect="00244FCA">
      <w:headerReference w:type="even" r:id="rId11"/>
      <w:headerReference w:type="default" r:id="rId12"/>
      <w:footerReference w:type="even" r:id="rId13"/>
      <w:footerReference w:type="default" r:id="rId14"/>
      <w:footerReference w:type="first" r:id="rId15"/>
      <w:pgSz w:w="11906" w:h="16838" w:code="9"/>
      <w:pgMar w:top="851" w:right="709" w:bottom="851"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ACEAD8" w14:textId="77777777" w:rsidR="00076A52" w:rsidRDefault="00076A52">
      <w:r>
        <w:separator/>
      </w:r>
    </w:p>
  </w:endnote>
  <w:endnote w:type="continuationSeparator" w:id="0">
    <w:p w14:paraId="1F86AD00" w14:textId="77777777" w:rsidR="00076A52" w:rsidRDefault="00076A52">
      <w:r>
        <w:continuationSeparator/>
      </w:r>
    </w:p>
  </w:endnote>
  <w:endnote w:type="continuationNotice" w:id="1">
    <w:p w14:paraId="12C21620" w14:textId="77777777" w:rsidR="00076A52" w:rsidRDefault="00076A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5A0D" w14:textId="77777777" w:rsidR="00076A52" w:rsidRDefault="00076A52" w:rsidP="005F4E23">
    <w:pPr>
      <w:pStyle w:val="a6"/>
      <w:framePr w:wrap="none" w:vAnchor="text" w:hAnchor="margin" w:xAlign="right" w:y="1"/>
      <w:rPr>
        <w:rStyle w:val="a5"/>
      </w:rPr>
    </w:pPr>
    <w:r>
      <w:rPr>
        <w:rStyle w:val="a5"/>
      </w:rPr>
      <w:fldChar w:fldCharType="begin"/>
    </w:r>
    <w:r>
      <w:rPr>
        <w:rStyle w:val="a5"/>
      </w:rPr>
      <w:instrText xml:space="preserve"> PAGE </w:instrText>
    </w:r>
    <w:r>
      <w:rPr>
        <w:rStyle w:val="a5"/>
      </w:rPr>
      <w:fldChar w:fldCharType="end"/>
    </w:r>
  </w:p>
  <w:p w14:paraId="51F85A0E" w14:textId="77777777" w:rsidR="00076A52" w:rsidRDefault="00076A52" w:rsidP="00787E39">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5A0F" w14:textId="0F5C2601" w:rsidR="00076A52" w:rsidRPr="006F348B" w:rsidRDefault="00076A52">
    <w:pPr>
      <w:pStyle w:val="a6"/>
      <w:jc w:val="right"/>
      <w:rPr>
        <w:sz w:val="20"/>
      </w:rPr>
    </w:pPr>
    <w:r w:rsidRPr="006F348B">
      <w:rPr>
        <w:sz w:val="20"/>
      </w:rPr>
      <w:fldChar w:fldCharType="begin"/>
    </w:r>
    <w:r w:rsidRPr="006F348B">
      <w:rPr>
        <w:sz w:val="20"/>
      </w:rPr>
      <w:instrText>PAGE   \* MERGEFORMAT</w:instrText>
    </w:r>
    <w:r w:rsidRPr="006F348B">
      <w:rPr>
        <w:sz w:val="20"/>
      </w:rPr>
      <w:fldChar w:fldCharType="separate"/>
    </w:r>
    <w:r w:rsidR="00B201E6" w:rsidRPr="00B201E6">
      <w:rPr>
        <w:noProof/>
        <w:sz w:val="20"/>
        <w:lang w:val="ru-RU"/>
      </w:rPr>
      <w:t>18</w:t>
    </w:r>
    <w:r w:rsidRPr="006F348B">
      <w:rPr>
        <w:sz w:val="20"/>
      </w:rPr>
      <w:fldChar w:fldCharType="end"/>
    </w:r>
  </w:p>
  <w:p w14:paraId="51F85A10" w14:textId="09088A07" w:rsidR="00076A52" w:rsidRPr="006F348B" w:rsidRDefault="00076A52" w:rsidP="001C51BC">
    <w:pPr>
      <w:pStyle w:val="a6"/>
      <w:spacing w:before="120"/>
      <w:rPr>
        <w:sz w:val="20"/>
        <w:lang w:val="ru-RU"/>
      </w:rPr>
    </w:pPr>
    <w:r w:rsidRPr="006F348B">
      <w:rPr>
        <w:i/>
        <w:iCs/>
        <w:sz w:val="20"/>
      </w:rPr>
      <w:t>Договор поставки №</w:t>
    </w:r>
    <w:r>
      <w:rPr>
        <w:i/>
        <w:iCs/>
        <w:sz w:val="20"/>
      </w:rPr>
      <w:t>260147209</w:t>
    </w:r>
    <w:r>
      <w:rPr>
        <w:i/>
        <w:iCs/>
        <w:sz w:val="20"/>
        <w:lang w:val="ru-RU"/>
      </w:rPr>
      <w:t xml:space="preserve"> </w:t>
    </w:r>
    <w:r w:rsidRPr="006F348B">
      <w:rPr>
        <w:i/>
        <w:iCs/>
        <w:sz w:val="20"/>
      </w:rPr>
      <w:t>от «</w:t>
    </w:r>
    <w:r w:rsidRPr="00F636DF">
      <w:rPr>
        <w:i/>
        <w:iCs/>
        <w:sz w:val="20"/>
        <w:lang w:val="ru-RU"/>
      </w:rPr>
      <w:t>____</w:t>
    </w:r>
    <w:r w:rsidRPr="006F348B">
      <w:rPr>
        <w:i/>
        <w:iCs/>
        <w:sz w:val="20"/>
      </w:rPr>
      <w:t xml:space="preserve">» </w:t>
    </w:r>
    <w:r>
      <w:rPr>
        <w:i/>
        <w:iCs/>
        <w:sz w:val="20"/>
        <w:lang w:val="en-US"/>
      </w:rPr>
      <w:t>__________</w:t>
    </w:r>
    <w:r w:rsidRPr="006F348B">
      <w:rPr>
        <w:i/>
        <w:iCs/>
        <w:sz w:val="20"/>
      </w:rPr>
      <w:t xml:space="preserve"> </w:t>
    </w:r>
    <w:r>
      <w:rPr>
        <w:i/>
        <w:iCs/>
        <w:sz w:val="20"/>
      </w:rPr>
      <w:t>2026</w:t>
    </w:r>
    <w:r w:rsidRPr="006F348B">
      <w:rPr>
        <w:i/>
        <w:iCs/>
        <w:sz w:val="20"/>
      </w:rPr>
      <w:t xml:space="preserve"> г.</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5A11" w14:textId="77777777" w:rsidR="00076A52" w:rsidRPr="008067C5" w:rsidRDefault="00076A52" w:rsidP="001C51BC">
    <w:pPr>
      <w:pStyle w:val="a6"/>
      <w:spacing w:before="120"/>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131DE" w14:textId="77777777" w:rsidR="00076A52" w:rsidRDefault="00076A52">
      <w:r>
        <w:separator/>
      </w:r>
    </w:p>
  </w:footnote>
  <w:footnote w:type="continuationSeparator" w:id="0">
    <w:p w14:paraId="74517903" w14:textId="77777777" w:rsidR="00076A52" w:rsidRDefault="00076A52">
      <w:r>
        <w:continuationSeparator/>
      </w:r>
    </w:p>
  </w:footnote>
  <w:footnote w:type="continuationNotice" w:id="1">
    <w:p w14:paraId="2DCD28D7" w14:textId="77777777" w:rsidR="00076A52" w:rsidRDefault="00076A5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5A0A" w14:textId="77777777" w:rsidR="00076A52" w:rsidRDefault="00076A52" w:rsidP="00817271">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7</w:t>
    </w:r>
    <w:r>
      <w:rPr>
        <w:rStyle w:val="a5"/>
      </w:rPr>
      <w:fldChar w:fldCharType="end"/>
    </w:r>
  </w:p>
  <w:p w14:paraId="51F85A0B" w14:textId="77777777" w:rsidR="00076A52" w:rsidRDefault="00076A5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F85A0C" w14:textId="77777777" w:rsidR="00076A52" w:rsidRPr="008404CA" w:rsidRDefault="00076A52" w:rsidP="002E6741">
    <w:pPr>
      <w:pStyle w:val="a3"/>
      <w:tabs>
        <w:tab w:val="clear" w:pos="4677"/>
        <w:tab w:val="clear" w:pos="9355"/>
        <w:tab w:val="center" w:pos="5245"/>
        <w:tab w:val="right" w:pos="10490"/>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A38CA"/>
    <w:multiLevelType w:val="multilevel"/>
    <w:tmpl w:val="188AC43A"/>
    <w:lvl w:ilvl="0">
      <w:start w:val="9"/>
      <w:numFmt w:val="decimal"/>
      <w:lvlText w:val="%1."/>
      <w:lvlJc w:val="left"/>
      <w:pPr>
        <w:ind w:left="360" w:hanging="360"/>
      </w:pPr>
      <w:rPr>
        <w:rFonts w:hint="default"/>
      </w:rPr>
    </w:lvl>
    <w:lvl w:ilvl="1">
      <w:start w:val="1"/>
      <w:numFmt w:val="decimal"/>
      <w:lvlText w:val="8.%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3574E3C"/>
    <w:multiLevelType w:val="multilevel"/>
    <w:tmpl w:val="75723602"/>
    <w:styleLink w:val="5"/>
    <w:lvl w:ilvl="0">
      <w:start w:val="8"/>
      <w:numFmt w:val="decimal"/>
      <w:lvlText w:val="%1."/>
      <w:lvlJc w:val="left"/>
      <w:pPr>
        <w:ind w:left="360" w:hanging="360"/>
      </w:pPr>
      <w:rPr>
        <w:rFonts w:hint="default"/>
      </w:rPr>
    </w:lvl>
    <w:lvl w:ilvl="1">
      <w:start w:val="1"/>
      <w:numFmt w:val="decimal"/>
      <w:lvlText w:val="1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50E0DC0"/>
    <w:multiLevelType w:val="multilevel"/>
    <w:tmpl w:val="9DCE8904"/>
    <w:styleLink w:val="4"/>
    <w:lvl w:ilvl="0">
      <w:start w:val="1"/>
      <w:numFmt w:val="decimal"/>
      <w:lvlText w:val="9.%1."/>
      <w:lvlJc w:val="left"/>
      <w:pPr>
        <w:ind w:left="1211" w:hanging="360"/>
      </w:pPr>
      <w:rPr>
        <w:rFonts w:cs="Times New Roman" w:hint="default"/>
        <w:b w:val="0"/>
        <w:i w:val="0"/>
        <w:sz w:val="24"/>
        <w:szCs w:val="24"/>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 w15:restartNumberingAfterBreak="0">
    <w:nsid w:val="06DB3DCA"/>
    <w:multiLevelType w:val="multilevel"/>
    <w:tmpl w:val="0E320B02"/>
    <w:lvl w:ilvl="0">
      <w:start w:val="1"/>
      <w:numFmt w:val="decimal"/>
      <w:lvlText w:val="%1."/>
      <w:lvlJc w:val="left"/>
      <w:pPr>
        <w:ind w:left="420" w:hanging="420"/>
      </w:pPr>
      <w:rPr>
        <w:rFonts w:hint="default"/>
        <w:b w:val="0"/>
        <w:i w:val="0"/>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0B5918E9"/>
    <w:multiLevelType w:val="multilevel"/>
    <w:tmpl w:val="CC185D16"/>
    <w:lvl w:ilvl="0">
      <w:start w:val="6"/>
      <w:numFmt w:val="decimal"/>
      <w:lvlText w:val="%1."/>
      <w:lvlJc w:val="left"/>
      <w:pPr>
        <w:ind w:left="360" w:hanging="360"/>
      </w:pPr>
      <w:rPr>
        <w:rFonts w:hint="default"/>
      </w:rPr>
    </w:lvl>
    <w:lvl w:ilvl="1">
      <w:start w:val="1"/>
      <w:numFmt w:val="decimal"/>
      <w:lvlText w:val="5.%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12A32DCA"/>
    <w:multiLevelType w:val="multilevel"/>
    <w:tmpl w:val="98C2B57E"/>
    <w:styleLink w:val="19"/>
    <w:lvl w:ilvl="0">
      <w:start w:val="11"/>
      <w:numFmt w:val="decimal"/>
      <w:lvlText w:val="%1."/>
      <w:lvlJc w:val="left"/>
      <w:pPr>
        <w:ind w:left="480" w:hanging="480"/>
      </w:pPr>
      <w:rPr>
        <w:rFonts w:hint="default"/>
      </w:rPr>
    </w:lvl>
    <w:lvl w:ilvl="1">
      <w:start w:val="1"/>
      <w:numFmt w:val="decimal"/>
      <w:lvlText w:val="1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77A64B9"/>
    <w:multiLevelType w:val="multilevel"/>
    <w:tmpl w:val="36F81820"/>
    <w:lvl w:ilvl="0">
      <w:start w:val="7"/>
      <w:numFmt w:val="decimal"/>
      <w:lvlText w:val="%1."/>
      <w:lvlJc w:val="left"/>
      <w:pPr>
        <w:ind w:left="540" w:hanging="540"/>
      </w:pPr>
      <w:rPr>
        <w:rFonts w:hint="default"/>
      </w:rPr>
    </w:lvl>
    <w:lvl w:ilvl="1">
      <w:start w:val="3"/>
      <w:numFmt w:val="decimal"/>
      <w:lvlText w:val="%1.%2."/>
      <w:lvlJc w:val="left"/>
      <w:pPr>
        <w:ind w:left="1036" w:hanging="540"/>
      </w:pPr>
      <w:rPr>
        <w:rFonts w:hint="default"/>
      </w:rPr>
    </w:lvl>
    <w:lvl w:ilvl="2">
      <w:start w:val="1"/>
      <w:numFmt w:val="decimal"/>
      <w:lvlText w:val="%1.%2.%3."/>
      <w:lvlJc w:val="left"/>
      <w:pPr>
        <w:ind w:left="1712" w:hanging="720"/>
      </w:pPr>
      <w:rPr>
        <w:rFonts w:hint="default"/>
        <w:b w:val="0"/>
        <w:bCs w:val="0"/>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7" w15:restartNumberingAfterBreak="0">
    <w:nsid w:val="1B4C7C2B"/>
    <w:multiLevelType w:val="multilevel"/>
    <w:tmpl w:val="F1A85C78"/>
    <w:lvl w:ilvl="0">
      <w:start w:val="11"/>
      <w:numFmt w:val="decimal"/>
      <w:lvlText w:val="%1."/>
      <w:lvlJc w:val="left"/>
      <w:pPr>
        <w:ind w:left="480" w:hanging="480"/>
      </w:pPr>
      <w:rPr>
        <w:rFonts w:hint="default"/>
      </w:rPr>
    </w:lvl>
    <w:lvl w:ilvl="1">
      <w:start w:val="1"/>
      <w:numFmt w:val="decimal"/>
      <w:lvlText w:val="1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C5776DB"/>
    <w:multiLevelType w:val="multilevel"/>
    <w:tmpl w:val="60922120"/>
    <w:styleLink w:val="8"/>
    <w:lvl w:ilvl="0">
      <w:start w:val="3"/>
      <w:numFmt w:val="decimal"/>
      <w:lvlText w:val="%1."/>
      <w:lvlJc w:val="left"/>
      <w:pPr>
        <w:ind w:left="540" w:hanging="540"/>
      </w:pPr>
      <w:rPr>
        <w:rFonts w:hint="default"/>
      </w:rPr>
    </w:lvl>
    <w:lvl w:ilvl="1">
      <w:start w:val="1"/>
      <w:numFmt w:val="decimal"/>
      <w:lvlText w:val="12.%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7E1824"/>
    <w:multiLevelType w:val="multilevel"/>
    <w:tmpl w:val="6AF23038"/>
    <w:styleLink w:val="15"/>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1F9C52A4"/>
    <w:multiLevelType w:val="multilevel"/>
    <w:tmpl w:val="2486AD2C"/>
    <w:lvl w:ilvl="0">
      <w:start w:val="11"/>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3466F78"/>
    <w:multiLevelType w:val="hybridMultilevel"/>
    <w:tmpl w:val="B7F81D2C"/>
    <w:lvl w:ilvl="0" w:tplc="90CEDA9C">
      <w:start w:val="1"/>
      <w:numFmt w:val="decimal"/>
      <w:lvlText w:val="2.1.%1."/>
      <w:lvlJc w:val="left"/>
      <w:pPr>
        <w:ind w:left="1352" w:hanging="360"/>
      </w:pPr>
      <w:rPr>
        <w:rFonts w:hint="default"/>
        <w:color w:val="000000"/>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abstractNum w:abstractNumId="12" w15:restartNumberingAfterBreak="0">
    <w:nsid w:val="24366F7F"/>
    <w:multiLevelType w:val="hybridMultilevel"/>
    <w:tmpl w:val="DB2004D6"/>
    <w:lvl w:ilvl="0" w:tplc="0419000F">
      <w:start w:val="1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82997"/>
    <w:multiLevelType w:val="multilevel"/>
    <w:tmpl w:val="74509EAA"/>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4" w15:restartNumberingAfterBreak="0">
    <w:nsid w:val="26B65492"/>
    <w:multiLevelType w:val="multilevel"/>
    <w:tmpl w:val="94B68CCC"/>
    <w:lvl w:ilvl="0">
      <w:start w:val="5"/>
      <w:numFmt w:val="decimal"/>
      <w:lvlText w:val="%1."/>
      <w:lvlJc w:val="left"/>
      <w:pPr>
        <w:ind w:left="360" w:hanging="360"/>
      </w:pPr>
      <w:rPr>
        <w:rFonts w:hint="default"/>
      </w:rPr>
    </w:lvl>
    <w:lvl w:ilvl="1">
      <w:start w:val="1"/>
      <w:numFmt w:val="decimal"/>
      <w:lvlText w:val="4.%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27EB1283"/>
    <w:multiLevelType w:val="multilevel"/>
    <w:tmpl w:val="312A8EA0"/>
    <w:lvl w:ilvl="0">
      <w:start w:val="10"/>
      <w:numFmt w:val="decimal"/>
      <w:lvlText w:val="%1."/>
      <w:lvlJc w:val="left"/>
      <w:pPr>
        <w:ind w:left="420" w:hanging="420"/>
      </w:pPr>
      <w:rPr>
        <w:rFonts w:hint="default"/>
      </w:rPr>
    </w:lvl>
    <w:lvl w:ilvl="1">
      <w:start w:val="1"/>
      <w:numFmt w:val="decimal"/>
      <w:lvlText w:val="9.%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2B5A6129"/>
    <w:multiLevelType w:val="multilevel"/>
    <w:tmpl w:val="EE943932"/>
    <w:styleLink w:val="13"/>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2D345A9F"/>
    <w:multiLevelType w:val="multilevel"/>
    <w:tmpl w:val="414EDC12"/>
    <w:styleLink w:val="17"/>
    <w:lvl w:ilvl="0">
      <w:start w:val="11"/>
      <w:numFmt w:val="decimal"/>
      <w:lvlText w:val="%1."/>
      <w:lvlJc w:val="left"/>
      <w:pPr>
        <w:ind w:left="480" w:hanging="480"/>
      </w:pPr>
      <w:rPr>
        <w:rFonts w:hint="default"/>
      </w:rPr>
    </w:lvl>
    <w:lvl w:ilvl="1">
      <w:start w:val="1"/>
      <w:numFmt w:val="decimal"/>
      <w:lvlText w:val="1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D36328F"/>
    <w:multiLevelType w:val="multilevel"/>
    <w:tmpl w:val="9F6A36C6"/>
    <w:styleLink w:val="3"/>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2D6B267A"/>
    <w:multiLevelType w:val="multilevel"/>
    <w:tmpl w:val="98C2B57E"/>
    <w:lvl w:ilvl="0">
      <w:start w:val="11"/>
      <w:numFmt w:val="decimal"/>
      <w:lvlText w:val="%1."/>
      <w:lvlJc w:val="left"/>
      <w:pPr>
        <w:ind w:left="480" w:hanging="480"/>
      </w:pPr>
      <w:rPr>
        <w:rFonts w:hint="default"/>
      </w:rPr>
    </w:lvl>
    <w:lvl w:ilvl="1">
      <w:start w:val="1"/>
      <w:numFmt w:val="decimal"/>
      <w:lvlText w:val="1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D752B02"/>
    <w:multiLevelType w:val="multilevel"/>
    <w:tmpl w:val="0416F8A4"/>
    <w:styleLink w:val="18"/>
    <w:lvl w:ilvl="0">
      <w:start w:val="11"/>
      <w:numFmt w:val="decimal"/>
      <w:lvlText w:val="%1."/>
      <w:lvlJc w:val="left"/>
      <w:pPr>
        <w:ind w:left="480" w:hanging="480"/>
      </w:pPr>
      <w:rPr>
        <w:rFonts w:hint="default"/>
      </w:rPr>
    </w:lvl>
    <w:lvl w:ilvl="1">
      <w:start w:val="1"/>
      <w:numFmt w:val="decimal"/>
      <w:lvlText w:val="12.%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2F4369CB"/>
    <w:multiLevelType w:val="multilevel"/>
    <w:tmpl w:val="416ADB6A"/>
    <w:styleLink w:val="11"/>
    <w:lvl w:ilvl="0">
      <w:start w:val="17"/>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FFA4418"/>
    <w:multiLevelType w:val="multilevel"/>
    <w:tmpl w:val="42EEF1A2"/>
    <w:styleLink w:val="1"/>
    <w:lvl w:ilvl="0">
      <w:start w:val="1"/>
      <w:numFmt w:val="decimal"/>
      <w:lvlText w:val="3.1.%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619253F"/>
    <w:multiLevelType w:val="multilevel"/>
    <w:tmpl w:val="F8BC0E34"/>
    <w:styleLink w:val="10"/>
    <w:lvl w:ilvl="0">
      <w:start w:val="13"/>
      <w:numFmt w:val="decimal"/>
      <w:lvlText w:val="%1."/>
      <w:lvlJc w:val="left"/>
      <w:pPr>
        <w:ind w:left="480" w:hanging="480"/>
      </w:pPr>
      <w:rPr>
        <w:rFonts w:hint="default"/>
      </w:rPr>
    </w:lvl>
    <w:lvl w:ilvl="1">
      <w:start w:val="1"/>
      <w:numFmt w:val="decimal"/>
      <w:lvlText w:val="14.%2."/>
      <w:lvlJc w:val="left"/>
      <w:pPr>
        <w:ind w:left="5300" w:hanging="48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4" w15:restartNumberingAfterBreak="0">
    <w:nsid w:val="43AA1753"/>
    <w:multiLevelType w:val="multilevel"/>
    <w:tmpl w:val="6032C11C"/>
    <w:styleLink w:val="9"/>
    <w:lvl w:ilvl="0">
      <w:start w:val="3"/>
      <w:numFmt w:val="decimal"/>
      <w:lvlText w:val="%1."/>
      <w:lvlJc w:val="left"/>
      <w:pPr>
        <w:ind w:left="540" w:hanging="540"/>
      </w:pPr>
      <w:rPr>
        <w:rFonts w:hint="default"/>
      </w:rPr>
    </w:lvl>
    <w:lvl w:ilvl="1">
      <w:start w:val="1"/>
      <w:numFmt w:val="decimal"/>
      <w:lvlText w:val="13.%2."/>
      <w:lvlJc w:val="left"/>
      <w:pPr>
        <w:ind w:left="540" w:hanging="54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43C73E1"/>
    <w:multiLevelType w:val="multilevel"/>
    <w:tmpl w:val="BD7A8696"/>
    <w:lvl w:ilvl="0">
      <w:start w:val="9"/>
      <w:numFmt w:val="decimal"/>
      <w:lvlText w:val="%1."/>
      <w:lvlJc w:val="left"/>
      <w:pPr>
        <w:ind w:left="540" w:hanging="540"/>
      </w:pPr>
      <w:rPr>
        <w:rFonts w:hint="default"/>
        <w:b w:val="0"/>
        <w:i/>
        <w:color w:val="0070C0"/>
      </w:rPr>
    </w:lvl>
    <w:lvl w:ilvl="1">
      <w:start w:val="2"/>
      <w:numFmt w:val="decimal"/>
      <w:lvlText w:val="%1.%2."/>
      <w:lvlJc w:val="left"/>
      <w:pPr>
        <w:ind w:left="1036" w:hanging="540"/>
      </w:pPr>
      <w:rPr>
        <w:rFonts w:hint="default"/>
        <w:b w:val="0"/>
        <w:i/>
        <w:color w:val="0070C0"/>
      </w:rPr>
    </w:lvl>
    <w:lvl w:ilvl="2">
      <w:start w:val="9"/>
      <w:numFmt w:val="decimal"/>
      <w:lvlText w:val="%1.%2.%3."/>
      <w:lvlJc w:val="left"/>
      <w:pPr>
        <w:ind w:left="1712" w:hanging="720"/>
      </w:pPr>
      <w:rPr>
        <w:rFonts w:hint="default"/>
        <w:b w:val="0"/>
        <w:i/>
        <w:color w:val="0070C0"/>
      </w:rPr>
    </w:lvl>
    <w:lvl w:ilvl="3">
      <w:start w:val="1"/>
      <w:numFmt w:val="decimal"/>
      <w:lvlText w:val="%1.%2.%3.%4."/>
      <w:lvlJc w:val="left"/>
      <w:pPr>
        <w:ind w:left="2208" w:hanging="720"/>
      </w:pPr>
      <w:rPr>
        <w:rFonts w:hint="default"/>
        <w:b w:val="0"/>
        <w:i/>
        <w:color w:val="0070C0"/>
      </w:rPr>
    </w:lvl>
    <w:lvl w:ilvl="4">
      <w:start w:val="1"/>
      <w:numFmt w:val="decimal"/>
      <w:lvlText w:val="%1.%2.%3.%4.%5."/>
      <w:lvlJc w:val="left"/>
      <w:pPr>
        <w:ind w:left="3064" w:hanging="1080"/>
      </w:pPr>
      <w:rPr>
        <w:rFonts w:hint="default"/>
        <w:b w:val="0"/>
        <w:i/>
        <w:color w:val="0070C0"/>
      </w:rPr>
    </w:lvl>
    <w:lvl w:ilvl="5">
      <w:start w:val="1"/>
      <w:numFmt w:val="decimal"/>
      <w:lvlText w:val="%1.%2.%3.%4.%5.%6."/>
      <w:lvlJc w:val="left"/>
      <w:pPr>
        <w:ind w:left="3560" w:hanging="1080"/>
      </w:pPr>
      <w:rPr>
        <w:rFonts w:hint="default"/>
        <w:b w:val="0"/>
        <w:i/>
        <w:color w:val="0070C0"/>
      </w:rPr>
    </w:lvl>
    <w:lvl w:ilvl="6">
      <w:start w:val="1"/>
      <w:numFmt w:val="decimal"/>
      <w:lvlText w:val="%1.%2.%3.%4.%5.%6.%7."/>
      <w:lvlJc w:val="left"/>
      <w:pPr>
        <w:ind w:left="4416" w:hanging="1440"/>
      </w:pPr>
      <w:rPr>
        <w:rFonts w:hint="default"/>
        <w:b w:val="0"/>
        <w:i/>
        <w:color w:val="0070C0"/>
      </w:rPr>
    </w:lvl>
    <w:lvl w:ilvl="7">
      <w:start w:val="1"/>
      <w:numFmt w:val="decimal"/>
      <w:lvlText w:val="%1.%2.%3.%4.%5.%6.%7.%8."/>
      <w:lvlJc w:val="left"/>
      <w:pPr>
        <w:ind w:left="4912" w:hanging="1440"/>
      </w:pPr>
      <w:rPr>
        <w:rFonts w:hint="default"/>
        <w:b w:val="0"/>
        <w:i/>
        <w:color w:val="0070C0"/>
      </w:rPr>
    </w:lvl>
    <w:lvl w:ilvl="8">
      <w:start w:val="1"/>
      <w:numFmt w:val="decimal"/>
      <w:lvlText w:val="%1.%2.%3.%4.%5.%6.%7.%8.%9."/>
      <w:lvlJc w:val="left"/>
      <w:pPr>
        <w:ind w:left="5768" w:hanging="1800"/>
      </w:pPr>
      <w:rPr>
        <w:rFonts w:hint="default"/>
        <w:b w:val="0"/>
        <w:i/>
        <w:color w:val="0070C0"/>
      </w:rPr>
    </w:lvl>
  </w:abstractNum>
  <w:abstractNum w:abstractNumId="26" w15:restartNumberingAfterBreak="0">
    <w:nsid w:val="45CD0C52"/>
    <w:multiLevelType w:val="multilevel"/>
    <w:tmpl w:val="3852FAE8"/>
    <w:lvl w:ilvl="0">
      <w:start w:val="1"/>
      <w:numFmt w:val="decimal"/>
      <w:lvlText w:val="%1."/>
      <w:lvlJc w:val="left"/>
      <w:pPr>
        <w:ind w:left="420" w:hanging="420"/>
      </w:pPr>
      <w:rPr>
        <w:rFonts w:hint="default"/>
        <w:b/>
      </w:rPr>
    </w:lvl>
    <w:lvl w:ilvl="1">
      <w:start w:val="1"/>
      <w:numFmt w:val="decimal"/>
      <w:lvlText w:val="%1.%2."/>
      <w:lvlJc w:val="left"/>
      <w:pPr>
        <w:ind w:left="1140" w:hanging="4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7" w15:restartNumberingAfterBreak="0">
    <w:nsid w:val="46AA3901"/>
    <w:multiLevelType w:val="multilevel"/>
    <w:tmpl w:val="85DCC3AA"/>
    <w:styleLink w:val="2"/>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8" w15:restartNumberingAfterBreak="0">
    <w:nsid w:val="478278D9"/>
    <w:multiLevelType w:val="hybridMultilevel"/>
    <w:tmpl w:val="F464344C"/>
    <w:lvl w:ilvl="0" w:tplc="B268C7B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15:restartNumberingAfterBreak="0">
    <w:nsid w:val="49405A4A"/>
    <w:multiLevelType w:val="multilevel"/>
    <w:tmpl w:val="343C6158"/>
    <w:lvl w:ilvl="0">
      <w:start w:val="8"/>
      <w:numFmt w:val="decimal"/>
      <w:lvlText w:val="%1."/>
      <w:lvlJc w:val="left"/>
      <w:pPr>
        <w:ind w:left="360" w:hanging="360"/>
      </w:pPr>
      <w:rPr>
        <w:rFonts w:hint="default"/>
      </w:rPr>
    </w:lvl>
    <w:lvl w:ilvl="1">
      <w:start w:val="1"/>
      <w:numFmt w:val="decimal"/>
      <w:lvlText w:val="7.%2."/>
      <w:lvlJc w:val="left"/>
      <w:pPr>
        <w:ind w:left="0" w:firstLine="0"/>
      </w:pPr>
      <w:rPr>
        <w:rFonts w:hint="default"/>
        <w:b w:val="0"/>
        <w:color w:val="00000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0" w15:restartNumberingAfterBreak="0">
    <w:nsid w:val="497F4188"/>
    <w:multiLevelType w:val="multilevel"/>
    <w:tmpl w:val="C218CF1C"/>
    <w:lvl w:ilvl="0">
      <w:start w:val="1"/>
      <w:numFmt w:val="decimal"/>
      <w:lvlText w:val="%1."/>
      <w:lvlJc w:val="left"/>
      <w:pPr>
        <w:ind w:left="360" w:hanging="360"/>
      </w:pPr>
      <w:rPr>
        <w:b/>
        <w:color w:val="000000"/>
      </w:rPr>
    </w:lvl>
    <w:lvl w:ilvl="1">
      <w:start w:val="1"/>
      <w:numFmt w:val="decimal"/>
      <w:lvlText w:val="%1.%2."/>
      <w:lvlJc w:val="left"/>
      <w:pPr>
        <w:ind w:left="792" w:hanging="432"/>
      </w:pPr>
      <w:rPr>
        <w:b w:val="0"/>
        <w:color w:val="00000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4B386DEB"/>
    <w:multiLevelType w:val="hybridMultilevel"/>
    <w:tmpl w:val="1CE04634"/>
    <w:lvl w:ilvl="0" w:tplc="661A7FEC">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32" w15:restartNumberingAfterBreak="0">
    <w:nsid w:val="4D0A4827"/>
    <w:multiLevelType w:val="hybridMultilevel"/>
    <w:tmpl w:val="8D56891C"/>
    <w:lvl w:ilvl="0" w:tplc="467C754C">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EFE2926"/>
    <w:multiLevelType w:val="hybridMultilevel"/>
    <w:tmpl w:val="A69A081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2D754B9"/>
    <w:multiLevelType w:val="multilevel"/>
    <w:tmpl w:val="DF2E7308"/>
    <w:lvl w:ilvl="0">
      <w:start w:val="1"/>
      <w:numFmt w:val="decimal"/>
      <w:lvlText w:val="%1."/>
      <w:lvlJc w:val="left"/>
      <w:pPr>
        <w:ind w:left="360" w:hanging="360"/>
      </w:pPr>
    </w:lvl>
    <w:lvl w:ilvl="1">
      <w:start w:val="1"/>
      <w:numFmt w:val="decimal"/>
      <w:lvlText w:val="%1.%2."/>
      <w:lvlJc w:val="left"/>
      <w:pPr>
        <w:ind w:left="792" w:hanging="432"/>
      </w:pPr>
      <w:rPr>
        <w:b w:val="0"/>
        <w:color w:val="00000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68B6379"/>
    <w:multiLevelType w:val="multilevel"/>
    <w:tmpl w:val="99BC48D4"/>
    <w:styleLink w:val="7"/>
    <w:lvl w:ilvl="0">
      <w:start w:val="2"/>
      <w:numFmt w:val="decimal"/>
      <w:lvlText w:val="%1."/>
      <w:lvlJc w:val="left"/>
      <w:pPr>
        <w:ind w:left="540" w:hanging="540"/>
      </w:pPr>
      <w:rPr>
        <w:rFonts w:hint="default"/>
      </w:rPr>
    </w:lvl>
    <w:lvl w:ilvl="1">
      <w:start w:val="2"/>
      <w:numFmt w:val="decimal"/>
      <w:lvlText w:val="3.%2."/>
      <w:lvlJc w:val="left"/>
      <w:pPr>
        <w:ind w:left="900" w:hanging="540"/>
      </w:pPr>
      <w:rPr>
        <w:rFonts w:hint="default"/>
      </w:rPr>
    </w:lvl>
    <w:lvl w:ilvl="2">
      <w:start w:val="1"/>
      <w:numFmt w:val="decimal"/>
      <w:lvlText w:val="1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6FD6E66"/>
    <w:multiLevelType w:val="multilevel"/>
    <w:tmpl w:val="F8520854"/>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b/>
        <w:bCs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7" w15:restartNumberingAfterBreak="0">
    <w:nsid w:val="5D5D706D"/>
    <w:multiLevelType w:val="multilevel"/>
    <w:tmpl w:val="4E044F7E"/>
    <w:styleLink w:val="16"/>
    <w:lvl w:ilvl="0">
      <w:start w:val="11"/>
      <w:numFmt w:val="decimal"/>
      <w:lvlText w:val="%1."/>
      <w:lvlJc w:val="left"/>
      <w:pPr>
        <w:ind w:left="480" w:hanging="480"/>
      </w:pPr>
      <w:rPr>
        <w:rFonts w:hint="default"/>
      </w:rPr>
    </w:lvl>
    <w:lvl w:ilvl="1">
      <w:start w:val="1"/>
      <w:numFmt w:val="decimal"/>
      <w:lvlText w:val="10.%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6D9423B7"/>
    <w:multiLevelType w:val="multilevel"/>
    <w:tmpl w:val="C780F9E4"/>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9" w15:restartNumberingAfterBreak="0">
    <w:nsid w:val="74A06743"/>
    <w:multiLevelType w:val="hybridMultilevel"/>
    <w:tmpl w:val="A95E0182"/>
    <w:lvl w:ilvl="0" w:tplc="0419000F">
      <w:start w:val="1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4CF02DC"/>
    <w:multiLevelType w:val="multilevel"/>
    <w:tmpl w:val="96386B20"/>
    <w:lvl w:ilvl="0">
      <w:start w:val="6"/>
      <w:numFmt w:val="decimal"/>
      <w:lvlText w:val="%1."/>
      <w:lvlJc w:val="left"/>
      <w:pPr>
        <w:ind w:left="360" w:hanging="360"/>
      </w:pPr>
      <w:rPr>
        <w:rFonts w:hint="default"/>
      </w:rPr>
    </w:lvl>
    <w:lvl w:ilvl="1">
      <w:start w:val="1"/>
      <w:numFmt w:val="decimal"/>
      <w:lvlText w:val="%1.%2."/>
      <w:lvlJc w:val="left"/>
      <w:pPr>
        <w:ind w:left="9716" w:hanging="360"/>
      </w:pPr>
      <w:rPr>
        <w:rFonts w:hint="default"/>
        <w:b w:val="0"/>
        <w:color w:val="00000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1" w15:restartNumberingAfterBreak="0">
    <w:nsid w:val="751C0B6D"/>
    <w:multiLevelType w:val="multilevel"/>
    <w:tmpl w:val="D48E06FC"/>
    <w:styleLink w:val="14"/>
    <w:lvl w:ilvl="0">
      <w:start w:val="10"/>
      <w:numFmt w:val="decimal"/>
      <w:lvlText w:val="%1."/>
      <w:lvlJc w:val="left"/>
      <w:pPr>
        <w:ind w:left="420" w:hanging="420"/>
      </w:pPr>
      <w:rPr>
        <w:rFonts w:hint="default"/>
      </w:rPr>
    </w:lvl>
    <w:lvl w:ilvl="1">
      <w:start w:val="1"/>
      <w:numFmt w:val="decimal"/>
      <w:lvlText w:val="%1.%2."/>
      <w:lvlJc w:val="left"/>
      <w:pPr>
        <w:ind w:left="1140" w:hanging="4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2" w15:restartNumberingAfterBreak="0">
    <w:nsid w:val="796A17F5"/>
    <w:multiLevelType w:val="multilevel"/>
    <w:tmpl w:val="4E044F7E"/>
    <w:lvl w:ilvl="0">
      <w:start w:val="11"/>
      <w:numFmt w:val="decimal"/>
      <w:lvlText w:val="%1."/>
      <w:lvlJc w:val="left"/>
      <w:pPr>
        <w:ind w:left="480" w:hanging="480"/>
      </w:pPr>
      <w:rPr>
        <w:rFonts w:hint="default"/>
      </w:rPr>
    </w:lvl>
    <w:lvl w:ilvl="1">
      <w:start w:val="1"/>
      <w:numFmt w:val="decimal"/>
      <w:lvlText w:val="10.%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3" w15:restartNumberingAfterBreak="0">
    <w:nsid w:val="7A044DB2"/>
    <w:multiLevelType w:val="multilevel"/>
    <w:tmpl w:val="3634D1C0"/>
    <w:styleLink w:val="12"/>
    <w:lvl w:ilvl="0">
      <w:start w:val="8"/>
      <w:numFmt w:val="decimal"/>
      <w:lvlText w:val="%1."/>
      <w:lvlJc w:val="left"/>
      <w:pPr>
        <w:ind w:left="360" w:hanging="360"/>
      </w:pPr>
      <w:rPr>
        <w:rFonts w:hint="default"/>
      </w:rPr>
    </w:lvl>
    <w:lvl w:ilvl="1">
      <w:start w:val="1"/>
      <w:numFmt w:val="decimal"/>
      <w:lvlText w:val="%1.%2."/>
      <w:lvlJc w:val="left"/>
      <w:rPr>
        <w:rFonts w:hint="default"/>
        <w:b w:val="0"/>
        <w:color w:val="000000"/>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4" w15:restartNumberingAfterBreak="0">
    <w:nsid w:val="7AFB3402"/>
    <w:multiLevelType w:val="hybridMultilevel"/>
    <w:tmpl w:val="F6F6049C"/>
    <w:lvl w:ilvl="0" w:tplc="1AE2DAF6">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C36750C"/>
    <w:multiLevelType w:val="multilevel"/>
    <w:tmpl w:val="F8FEF1DC"/>
    <w:styleLink w:val="6"/>
    <w:lvl w:ilvl="0">
      <w:start w:val="8"/>
      <w:numFmt w:val="decimal"/>
      <w:lvlText w:val="%1."/>
      <w:lvlJc w:val="left"/>
      <w:pPr>
        <w:ind w:left="360" w:hanging="360"/>
      </w:pPr>
      <w:rPr>
        <w:rFonts w:hint="default"/>
      </w:rPr>
    </w:lvl>
    <w:lvl w:ilvl="1">
      <w:start w:val="1"/>
      <w:numFmt w:val="decimal"/>
      <w:lvlText w:val="1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38"/>
  </w:num>
  <w:num w:numId="2">
    <w:abstractNumId w:val="36"/>
  </w:num>
  <w:num w:numId="3">
    <w:abstractNumId w:val="13"/>
  </w:num>
  <w:num w:numId="4">
    <w:abstractNumId w:val="14"/>
  </w:num>
  <w:num w:numId="5">
    <w:abstractNumId w:val="4"/>
  </w:num>
  <w:num w:numId="6">
    <w:abstractNumId w:val="32"/>
  </w:num>
  <w:num w:numId="7">
    <w:abstractNumId w:val="40"/>
  </w:num>
  <w:num w:numId="8">
    <w:abstractNumId w:val="29"/>
  </w:num>
  <w:num w:numId="9">
    <w:abstractNumId w:val="0"/>
  </w:num>
  <w:num w:numId="10">
    <w:abstractNumId w:val="15"/>
  </w:num>
  <w:num w:numId="11">
    <w:abstractNumId w:val="3"/>
  </w:num>
  <w:num w:numId="12">
    <w:abstractNumId w:val="26"/>
  </w:num>
  <w:num w:numId="13">
    <w:abstractNumId w:val="42"/>
  </w:num>
  <w:num w:numId="14">
    <w:abstractNumId w:val="11"/>
  </w:num>
  <w:num w:numId="15">
    <w:abstractNumId w:val="22"/>
  </w:num>
  <w:num w:numId="16">
    <w:abstractNumId w:val="27"/>
  </w:num>
  <w:num w:numId="17">
    <w:abstractNumId w:val="18"/>
  </w:num>
  <w:num w:numId="18">
    <w:abstractNumId w:val="2"/>
  </w:num>
  <w:num w:numId="19">
    <w:abstractNumId w:val="1"/>
  </w:num>
  <w:num w:numId="20">
    <w:abstractNumId w:val="45"/>
  </w:num>
  <w:num w:numId="21">
    <w:abstractNumId w:val="35"/>
  </w:num>
  <w:num w:numId="22">
    <w:abstractNumId w:val="8"/>
  </w:num>
  <w:num w:numId="23">
    <w:abstractNumId w:val="24"/>
  </w:num>
  <w:num w:numId="24">
    <w:abstractNumId w:val="23"/>
  </w:num>
  <w:num w:numId="25">
    <w:abstractNumId w:val="21"/>
  </w:num>
  <w:num w:numId="26">
    <w:abstractNumId w:val="33"/>
  </w:num>
  <w:num w:numId="27">
    <w:abstractNumId w:val="28"/>
  </w:num>
  <w:num w:numId="28">
    <w:abstractNumId w:val="43"/>
  </w:num>
  <w:num w:numId="29">
    <w:abstractNumId w:val="16"/>
  </w:num>
  <w:num w:numId="30">
    <w:abstractNumId w:val="41"/>
  </w:num>
  <w:num w:numId="31">
    <w:abstractNumId w:val="9"/>
  </w:num>
  <w:num w:numId="32">
    <w:abstractNumId w:val="19"/>
  </w:num>
  <w:num w:numId="33">
    <w:abstractNumId w:val="37"/>
  </w:num>
  <w:num w:numId="34">
    <w:abstractNumId w:val="17"/>
  </w:num>
  <w:num w:numId="35">
    <w:abstractNumId w:val="20"/>
  </w:num>
  <w:num w:numId="36">
    <w:abstractNumId w:val="10"/>
  </w:num>
  <w:num w:numId="37">
    <w:abstractNumId w:val="5"/>
  </w:num>
  <w:num w:numId="38">
    <w:abstractNumId w:val="12"/>
  </w:num>
  <w:num w:numId="39">
    <w:abstractNumId w:val="7"/>
  </w:num>
  <w:num w:numId="40">
    <w:abstractNumId w:val="39"/>
  </w:num>
  <w:num w:numId="41">
    <w:abstractNumId w:val="6"/>
  </w:num>
  <w:num w:numId="42">
    <w:abstractNumId w:val="25"/>
  </w:num>
  <w:num w:numId="43">
    <w:abstractNumId w:val="30"/>
  </w:num>
  <w:num w:numId="44">
    <w:abstractNumId w:val="31"/>
  </w:num>
  <w:num w:numId="45">
    <w:abstractNumId w:val="44"/>
  </w:num>
  <w:num w:numId="46">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142"/>
  <w:doNotHyphenateCaps/>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ds" w:val="18"/>
    <w:docVar w:name="ndsvid" w:val="1"/>
  </w:docVars>
  <w:rsids>
    <w:rsidRoot w:val="00031321"/>
    <w:rsid w:val="000017AC"/>
    <w:rsid w:val="0000246D"/>
    <w:rsid w:val="0000497D"/>
    <w:rsid w:val="0000599E"/>
    <w:rsid w:val="00005C53"/>
    <w:rsid w:val="000110F5"/>
    <w:rsid w:val="00011260"/>
    <w:rsid w:val="00011BCB"/>
    <w:rsid w:val="00012668"/>
    <w:rsid w:val="0001324A"/>
    <w:rsid w:val="0001574C"/>
    <w:rsid w:val="00016713"/>
    <w:rsid w:val="00017165"/>
    <w:rsid w:val="000210DB"/>
    <w:rsid w:val="00022743"/>
    <w:rsid w:val="00022963"/>
    <w:rsid w:val="00022E8A"/>
    <w:rsid w:val="00023AC4"/>
    <w:rsid w:val="0002561F"/>
    <w:rsid w:val="000266FA"/>
    <w:rsid w:val="00027317"/>
    <w:rsid w:val="00027CEA"/>
    <w:rsid w:val="000303CF"/>
    <w:rsid w:val="0003103D"/>
    <w:rsid w:val="00031321"/>
    <w:rsid w:val="00033C7D"/>
    <w:rsid w:val="000362EC"/>
    <w:rsid w:val="00036D11"/>
    <w:rsid w:val="00037AFB"/>
    <w:rsid w:val="00037E1D"/>
    <w:rsid w:val="00037F52"/>
    <w:rsid w:val="00040851"/>
    <w:rsid w:val="00040E93"/>
    <w:rsid w:val="00045185"/>
    <w:rsid w:val="00046079"/>
    <w:rsid w:val="00046A2D"/>
    <w:rsid w:val="00050D32"/>
    <w:rsid w:val="00051AB7"/>
    <w:rsid w:val="00052E1B"/>
    <w:rsid w:val="000533EA"/>
    <w:rsid w:val="0005370B"/>
    <w:rsid w:val="00056464"/>
    <w:rsid w:val="0005668D"/>
    <w:rsid w:val="00056E32"/>
    <w:rsid w:val="000575E9"/>
    <w:rsid w:val="00057BE4"/>
    <w:rsid w:val="00057DD7"/>
    <w:rsid w:val="00057F28"/>
    <w:rsid w:val="000600AD"/>
    <w:rsid w:val="00060CF6"/>
    <w:rsid w:val="00062668"/>
    <w:rsid w:val="000627E1"/>
    <w:rsid w:val="00063428"/>
    <w:rsid w:val="0006346C"/>
    <w:rsid w:val="000636A2"/>
    <w:rsid w:val="00065284"/>
    <w:rsid w:val="00065A5B"/>
    <w:rsid w:val="00065F01"/>
    <w:rsid w:val="00067BDB"/>
    <w:rsid w:val="00070A4F"/>
    <w:rsid w:val="000717FE"/>
    <w:rsid w:val="00072EF2"/>
    <w:rsid w:val="000733EF"/>
    <w:rsid w:val="00073454"/>
    <w:rsid w:val="000758A8"/>
    <w:rsid w:val="00075DF5"/>
    <w:rsid w:val="00075F6A"/>
    <w:rsid w:val="00075F7D"/>
    <w:rsid w:val="000766CB"/>
    <w:rsid w:val="000767FD"/>
    <w:rsid w:val="00076A52"/>
    <w:rsid w:val="000801EF"/>
    <w:rsid w:val="00080A53"/>
    <w:rsid w:val="00081578"/>
    <w:rsid w:val="00082B11"/>
    <w:rsid w:val="00082BB8"/>
    <w:rsid w:val="000832FC"/>
    <w:rsid w:val="000844A4"/>
    <w:rsid w:val="00084E6B"/>
    <w:rsid w:val="00084F42"/>
    <w:rsid w:val="00085A3A"/>
    <w:rsid w:val="00086187"/>
    <w:rsid w:val="00086EDE"/>
    <w:rsid w:val="00087475"/>
    <w:rsid w:val="000876A1"/>
    <w:rsid w:val="0008794B"/>
    <w:rsid w:val="00087FC4"/>
    <w:rsid w:val="000902DA"/>
    <w:rsid w:val="00090AC6"/>
    <w:rsid w:val="00091A71"/>
    <w:rsid w:val="00093E2F"/>
    <w:rsid w:val="00096430"/>
    <w:rsid w:val="000A055B"/>
    <w:rsid w:val="000A0688"/>
    <w:rsid w:val="000A0C44"/>
    <w:rsid w:val="000A1326"/>
    <w:rsid w:val="000A1627"/>
    <w:rsid w:val="000A26E1"/>
    <w:rsid w:val="000A38D7"/>
    <w:rsid w:val="000A3E2E"/>
    <w:rsid w:val="000A4FFA"/>
    <w:rsid w:val="000A5897"/>
    <w:rsid w:val="000A591E"/>
    <w:rsid w:val="000A6AC7"/>
    <w:rsid w:val="000A6EA4"/>
    <w:rsid w:val="000A7604"/>
    <w:rsid w:val="000A765C"/>
    <w:rsid w:val="000A7FAD"/>
    <w:rsid w:val="000B0152"/>
    <w:rsid w:val="000B0763"/>
    <w:rsid w:val="000B11B4"/>
    <w:rsid w:val="000B1356"/>
    <w:rsid w:val="000B34FB"/>
    <w:rsid w:val="000B431A"/>
    <w:rsid w:val="000B5D10"/>
    <w:rsid w:val="000B6D69"/>
    <w:rsid w:val="000B769E"/>
    <w:rsid w:val="000C144D"/>
    <w:rsid w:val="000C1B9B"/>
    <w:rsid w:val="000C1C05"/>
    <w:rsid w:val="000C36D9"/>
    <w:rsid w:val="000C3C79"/>
    <w:rsid w:val="000C5B9A"/>
    <w:rsid w:val="000C6C7C"/>
    <w:rsid w:val="000C7439"/>
    <w:rsid w:val="000D1699"/>
    <w:rsid w:val="000D3303"/>
    <w:rsid w:val="000D34C4"/>
    <w:rsid w:val="000D3D13"/>
    <w:rsid w:val="000D602C"/>
    <w:rsid w:val="000D6D88"/>
    <w:rsid w:val="000D7CCB"/>
    <w:rsid w:val="000E060F"/>
    <w:rsid w:val="000E2670"/>
    <w:rsid w:val="000E3871"/>
    <w:rsid w:val="000E469A"/>
    <w:rsid w:val="000E4EC7"/>
    <w:rsid w:val="000E6673"/>
    <w:rsid w:val="000E7A1D"/>
    <w:rsid w:val="000F0058"/>
    <w:rsid w:val="000F125A"/>
    <w:rsid w:val="000F14B4"/>
    <w:rsid w:val="000F1F9D"/>
    <w:rsid w:val="000F5C6B"/>
    <w:rsid w:val="000F5CF0"/>
    <w:rsid w:val="000F7196"/>
    <w:rsid w:val="0010309A"/>
    <w:rsid w:val="00103475"/>
    <w:rsid w:val="001041DD"/>
    <w:rsid w:val="001046D3"/>
    <w:rsid w:val="00104DA1"/>
    <w:rsid w:val="00104DE8"/>
    <w:rsid w:val="00105672"/>
    <w:rsid w:val="00105D9A"/>
    <w:rsid w:val="00106E58"/>
    <w:rsid w:val="00107A67"/>
    <w:rsid w:val="00107E77"/>
    <w:rsid w:val="0011076E"/>
    <w:rsid w:val="00110EDC"/>
    <w:rsid w:val="0011185F"/>
    <w:rsid w:val="00111BF1"/>
    <w:rsid w:val="00111D38"/>
    <w:rsid w:val="00111E28"/>
    <w:rsid w:val="00115D0D"/>
    <w:rsid w:val="001166FF"/>
    <w:rsid w:val="00116D9F"/>
    <w:rsid w:val="00116FCB"/>
    <w:rsid w:val="0012026E"/>
    <w:rsid w:val="00121128"/>
    <w:rsid w:val="00123FB1"/>
    <w:rsid w:val="00124CB6"/>
    <w:rsid w:val="0012550A"/>
    <w:rsid w:val="00126A73"/>
    <w:rsid w:val="00130658"/>
    <w:rsid w:val="00130EE1"/>
    <w:rsid w:val="00130F49"/>
    <w:rsid w:val="001320FF"/>
    <w:rsid w:val="00133613"/>
    <w:rsid w:val="001338D3"/>
    <w:rsid w:val="001349CD"/>
    <w:rsid w:val="001350C4"/>
    <w:rsid w:val="0013761F"/>
    <w:rsid w:val="0014031B"/>
    <w:rsid w:val="00141BB6"/>
    <w:rsid w:val="001435B2"/>
    <w:rsid w:val="00143A73"/>
    <w:rsid w:val="00143F32"/>
    <w:rsid w:val="00145633"/>
    <w:rsid w:val="00145B42"/>
    <w:rsid w:val="00147159"/>
    <w:rsid w:val="00147AEF"/>
    <w:rsid w:val="00150F4D"/>
    <w:rsid w:val="00151AB1"/>
    <w:rsid w:val="00154688"/>
    <w:rsid w:val="00154C91"/>
    <w:rsid w:val="0015536B"/>
    <w:rsid w:val="00155708"/>
    <w:rsid w:val="001557B4"/>
    <w:rsid w:val="00155A96"/>
    <w:rsid w:val="00155EEC"/>
    <w:rsid w:val="0015636F"/>
    <w:rsid w:val="00157615"/>
    <w:rsid w:val="001602EB"/>
    <w:rsid w:val="00160711"/>
    <w:rsid w:val="00160774"/>
    <w:rsid w:val="00160A40"/>
    <w:rsid w:val="0016132D"/>
    <w:rsid w:val="00161740"/>
    <w:rsid w:val="00162550"/>
    <w:rsid w:val="001630F2"/>
    <w:rsid w:val="0016356A"/>
    <w:rsid w:val="0016381B"/>
    <w:rsid w:val="00165706"/>
    <w:rsid w:val="00165AE6"/>
    <w:rsid w:val="001666CB"/>
    <w:rsid w:val="00171E2C"/>
    <w:rsid w:val="00171EAF"/>
    <w:rsid w:val="0017324E"/>
    <w:rsid w:val="0017429B"/>
    <w:rsid w:val="001743DD"/>
    <w:rsid w:val="00174E58"/>
    <w:rsid w:val="00175B8B"/>
    <w:rsid w:val="00176674"/>
    <w:rsid w:val="0017744B"/>
    <w:rsid w:val="00180066"/>
    <w:rsid w:val="00180BA6"/>
    <w:rsid w:val="0018178A"/>
    <w:rsid w:val="00181CD1"/>
    <w:rsid w:val="00182C83"/>
    <w:rsid w:val="001836D4"/>
    <w:rsid w:val="00183CD7"/>
    <w:rsid w:val="00184B0D"/>
    <w:rsid w:val="00186607"/>
    <w:rsid w:val="00186A69"/>
    <w:rsid w:val="00186B61"/>
    <w:rsid w:val="00187592"/>
    <w:rsid w:val="00190902"/>
    <w:rsid w:val="00192136"/>
    <w:rsid w:val="00194518"/>
    <w:rsid w:val="001947D0"/>
    <w:rsid w:val="0019506E"/>
    <w:rsid w:val="00196CCA"/>
    <w:rsid w:val="00197F68"/>
    <w:rsid w:val="001A0D57"/>
    <w:rsid w:val="001A259B"/>
    <w:rsid w:val="001A35AC"/>
    <w:rsid w:val="001A4750"/>
    <w:rsid w:val="001A72F6"/>
    <w:rsid w:val="001B2EA3"/>
    <w:rsid w:val="001B31F6"/>
    <w:rsid w:val="001B3793"/>
    <w:rsid w:val="001B4902"/>
    <w:rsid w:val="001B54CF"/>
    <w:rsid w:val="001B66B3"/>
    <w:rsid w:val="001B6C1D"/>
    <w:rsid w:val="001B7A6D"/>
    <w:rsid w:val="001C24B9"/>
    <w:rsid w:val="001C28C1"/>
    <w:rsid w:val="001C28F0"/>
    <w:rsid w:val="001C2CB2"/>
    <w:rsid w:val="001C468D"/>
    <w:rsid w:val="001C51BC"/>
    <w:rsid w:val="001C6FCE"/>
    <w:rsid w:val="001D1414"/>
    <w:rsid w:val="001D185A"/>
    <w:rsid w:val="001D4A60"/>
    <w:rsid w:val="001D4E77"/>
    <w:rsid w:val="001D74C4"/>
    <w:rsid w:val="001D7867"/>
    <w:rsid w:val="001E0210"/>
    <w:rsid w:val="001E0275"/>
    <w:rsid w:val="001E1E98"/>
    <w:rsid w:val="001E2B9D"/>
    <w:rsid w:val="001E34BA"/>
    <w:rsid w:val="001E4A15"/>
    <w:rsid w:val="001E4C89"/>
    <w:rsid w:val="001E5135"/>
    <w:rsid w:val="001E5593"/>
    <w:rsid w:val="001E576D"/>
    <w:rsid w:val="001E5B92"/>
    <w:rsid w:val="001E5CB6"/>
    <w:rsid w:val="001E62B5"/>
    <w:rsid w:val="001E7D06"/>
    <w:rsid w:val="001F4372"/>
    <w:rsid w:val="001F442E"/>
    <w:rsid w:val="001F46D9"/>
    <w:rsid w:val="001F4E70"/>
    <w:rsid w:val="001F4F51"/>
    <w:rsid w:val="001F58F4"/>
    <w:rsid w:val="001F61F2"/>
    <w:rsid w:val="001F7B78"/>
    <w:rsid w:val="00201BA4"/>
    <w:rsid w:val="002021A0"/>
    <w:rsid w:val="00202EC0"/>
    <w:rsid w:val="00202EFB"/>
    <w:rsid w:val="00203EF5"/>
    <w:rsid w:val="002046AB"/>
    <w:rsid w:val="00204871"/>
    <w:rsid w:val="00205553"/>
    <w:rsid w:val="002055C5"/>
    <w:rsid w:val="00206C27"/>
    <w:rsid w:val="00206ECA"/>
    <w:rsid w:val="0020728C"/>
    <w:rsid w:val="002076AE"/>
    <w:rsid w:val="00207AEC"/>
    <w:rsid w:val="0021105C"/>
    <w:rsid w:val="002113BF"/>
    <w:rsid w:val="00211A47"/>
    <w:rsid w:val="00211D1E"/>
    <w:rsid w:val="002125EF"/>
    <w:rsid w:val="002131F9"/>
    <w:rsid w:val="00214B2F"/>
    <w:rsid w:val="00216222"/>
    <w:rsid w:val="002164A8"/>
    <w:rsid w:val="00220590"/>
    <w:rsid w:val="00221F1F"/>
    <w:rsid w:val="00222CF8"/>
    <w:rsid w:val="00223FC7"/>
    <w:rsid w:val="00223FCF"/>
    <w:rsid w:val="00225979"/>
    <w:rsid w:val="0022650E"/>
    <w:rsid w:val="00226EEE"/>
    <w:rsid w:val="00227857"/>
    <w:rsid w:val="0022785A"/>
    <w:rsid w:val="00230927"/>
    <w:rsid w:val="00230ADF"/>
    <w:rsid w:val="0023125D"/>
    <w:rsid w:val="002322FC"/>
    <w:rsid w:val="002328A1"/>
    <w:rsid w:val="00232DBA"/>
    <w:rsid w:val="00233E4D"/>
    <w:rsid w:val="00234DAE"/>
    <w:rsid w:val="00234F1F"/>
    <w:rsid w:val="00235F69"/>
    <w:rsid w:val="002360AE"/>
    <w:rsid w:val="002377BF"/>
    <w:rsid w:val="00237E43"/>
    <w:rsid w:val="00240A4C"/>
    <w:rsid w:val="00240B6C"/>
    <w:rsid w:val="002414DD"/>
    <w:rsid w:val="00243CEE"/>
    <w:rsid w:val="00244FCA"/>
    <w:rsid w:val="0024521F"/>
    <w:rsid w:val="00245B46"/>
    <w:rsid w:val="00246B7F"/>
    <w:rsid w:val="0024738D"/>
    <w:rsid w:val="00251A3E"/>
    <w:rsid w:val="002529BC"/>
    <w:rsid w:val="00254079"/>
    <w:rsid w:val="00254493"/>
    <w:rsid w:val="00255297"/>
    <w:rsid w:val="002557D0"/>
    <w:rsid w:val="00256676"/>
    <w:rsid w:val="002566F4"/>
    <w:rsid w:val="00256DED"/>
    <w:rsid w:val="00256F56"/>
    <w:rsid w:val="0025781B"/>
    <w:rsid w:val="00257A0C"/>
    <w:rsid w:val="00257F91"/>
    <w:rsid w:val="002608D8"/>
    <w:rsid w:val="0026162C"/>
    <w:rsid w:val="00261F92"/>
    <w:rsid w:val="00263219"/>
    <w:rsid w:val="00263562"/>
    <w:rsid w:val="0026384D"/>
    <w:rsid w:val="00263B21"/>
    <w:rsid w:val="002644D1"/>
    <w:rsid w:val="002648C2"/>
    <w:rsid w:val="002651B6"/>
    <w:rsid w:val="00265D16"/>
    <w:rsid w:val="0027036B"/>
    <w:rsid w:val="0027048A"/>
    <w:rsid w:val="00271452"/>
    <w:rsid w:val="00271C61"/>
    <w:rsid w:val="002730A0"/>
    <w:rsid w:val="00273C97"/>
    <w:rsid w:val="00275FEA"/>
    <w:rsid w:val="00276F6E"/>
    <w:rsid w:val="002773B4"/>
    <w:rsid w:val="00277978"/>
    <w:rsid w:val="00277AE0"/>
    <w:rsid w:val="002802B1"/>
    <w:rsid w:val="0028102E"/>
    <w:rsid w:val="002816D0"/>
    <w:rsid w:val="00281BF8"/>
    <w:rsid w:val="002901F9"/>
    <w:rsid w:val="00290443"/>
    <w:rsid w:val="002908B8"/>
    <w:rsid w:val="00290B81"/>
    <w:rsid w:val="002911AA"/>
    <w:rsid w:val="002911E8"/>
    <w:rsid w:val="002922BC"/>
    <w:rsid w:val="00293A3F"/>
    <w:rsid w:val="00294A26"/>
    <w:rsid w:val="0029700C"/>
    <w:rsid w:val="00297CF4"/>
    <w:rsid w:val="002A0049"/>
    <w:rsid w:val="002A03A5"/>
    <w:rsid w:val="002A2386"/>
    <w:rsid w:val="002A2DF0"/>
    <w:rsid w:val="002A355B"/>
    <w:rsid w:val="002A3A81"/>
    <w:rsid w:val="002A3ACD"/>
    <w:rsid w:val="002A3ECF"/>
    <w:rsid w:val="002A584F"/>
    <w:rsid w:val="002A6000"/>
    <w:rsid w:val="002A69CE"/>
    <w:rsid w:val="002A6EB8"/>
    <w:rsid w:val="002A72F6"/>
    <w:rsid w:val="002B1B37"/>
    <w:rsid w:val="002B209D"/>
    <w:rsid w:val="002B26F5"/>
    <w:rsid w:val="002B2828"/>
    <w:rsid w:val="002B4396"/>
    <w:rsid w:val="002B4D6D"/>
    <w:rsid w:val="002B58B1"/>
    <w:rsid w:val="002B5C5D"/>
    <w:rsid w:val="002B5EB0"/>
    <w:rsid w:val="002B5FA7"/>
    <w:rsid w:val="002B62BA"/>
    <w:rsid w:val="002B6D6B"/>
    <w:rsid w:val="002C0417"/>
    <w:rsid w:val="002C0547"/>
    <w:rsid w:val="002C0788"/>
    <w:rsid w:val="002C179A"/>
    <w:rsid w:val="002C1917"/>
    <w:rsid w:val="002C207C"/>
    <w:rsid w:val="002C29A2"/>
    <w:rsid w:val="002C2BD5"/>
    <w:rsid w:val="002C2D44"/>
    <w:rsid w:val="002C329C"/>
    <w:rsid w:val="002C5285"/>
    <w:rsid w:val="002C6515"/>
    <w:rsid w:val="002C6A93"/>
    <w:rsid w:val="002C7129"/>
    <w:rsid w:val="002C7714"/>
    <w:rsid w:val="002C77C7"/>
    <w:rsid w:val="002D0008"/>
    <w:rsid w:val="002D1158"/>
    <w:rsid w:val="002D1FD2"/>
    <w:rsid w:val="002D3511"/>
    <w:rsid w:val="002D3C51"/>
    <w:rsid w:val="002D4676"/>
    <w:rsid w:val="002D4D11"/>
    <w:rsid w:val="002D589E"/>
    <w:rsid w:val="002D5CC9"/>
    <w:rsid w:val="002D76BE"/>
    <w:rsid w:val="002E024F"/>
    <w:rsid w:val="002E184E"/>
    <w:rsid w:val="002E3B5F"/>
    <w:rsid w:val="002E59C8"/>
    <w:rsid w:val="002E62B8"/>
    <w:rsid w:val="002E6741"/>
    <w:rsid w:val="002E6E65"/>
    <w:rsid w:val="002E758F"/>
    <w:rsid w:val="002E75EB"/>
    <w:rsid w:val="002E76BC"/>
    <w:rsid w:val="002F083E"/>
    <w:rsid w:val="002F0A68"/>
    <w:rsid w:val="002F1365"/>
    <w:rsid w:val="002F16D4"/>
    <w:rsid w:val="002F1804"/>
    <w:rsid w:val="002F210F"/>
    <w:rsid w:val="002F2C9D"/>
    <w:rsid w:val="002F310B"/>
    <w:rsid w:val="002F6AFB"/>
    <w:rsid w:val="002F71C5"/>
    <w:rsid w:val="002F72D2"/>
    <w:rsid w:val="002F7400"/>
    <w:rsid w:val="00300F62"/>
    <w:rsid w:val="00302CAD"/>
    <w:rsid w:val="00303CFE"/>
    <w:rsid w:val="00304DE5"/>
    <w:rsid w:val="00306352"/>
    <w:rsid w:val="0030716C"/>
    <w:rsid w:val="0031122B"/>
    <w:rsid w:val="00311785"/>
    <w:rsid w:val="00311B61"/>
    <w:rsid w:val="00311EE0"/>
    <w:rsid w:val="003126D3"/>
    <w:rsid w:val="00312731"/>
    <w:rsid w:val="0031304B"/>
    <w:rsid w:val="003176F9"/>
    <w:rsid w:val="00317706"/>
    <w:rsid w:val="0031792C"/>
    <w:rsid w:val="00317F60"/>
    <w:rsid w:val="003204BE"/>
    <w:rsid w:val="00321025"/>
    <w:rsid w:val="0032161D"/>
    <w:rsid w:val="003240D2"/>
    <w:rsid w:val="00325234"/>
    <w:rsid w:val="003256AA"/>
    <w:rsid w:val="003262D4"/>
    <w:rsid w:val="00327F3B"/>
    <w:rsid w:val="00330548"/>
    <w:rsid w:val="00331509"/>
    <w:rsid w:val="003320AA"/>
    <w:rsid w:val="00332C96"/>
    <w:rsid w:val="00334567"/>
    <w:rsid w:val="00335C12"/>
    <w:rsid w:val="003403A4"/>
    <w:rsid w:val="003405BE"/>
    <w:rsid w:val="003406CA"/>
    <w:rsid w:val="0034243C"/>
    <w:rsid w:val="0034263E"/>
    <w:rsid w:val="003465D1"/>
    <w:rsid w:val="00347770"/>
    <w:rsid w:val="003518B4"/>
    <w:rsid w:val="00351A5B"/>
    <w:rsid w:val="00352353"/>
    <w:rsid w:val="00352800"/>
    <w:rsid w:val="00353C85"/>
    <w:rsid w:val="003540D7"/>
    <w:rsid w:val="00354707"/>
    <w:rsid w:val="00355006"/>
    <w:rsid w:val="0035599A"/>
    <w:rsid w:val="0035689E"/>
    <w:rsid w:val="003600AE"/>
    <w:rsid w:val="00360BEA"/>
    <w:rsid w:val="00360FDE"/>
    <w:rsid w:val="00361C45"/>
    <w:rsid w:val="00362CE6"/>
    <w:rsid w:val="003632C4"/>
    <w:rsid w:val="0036343C"/>
    <w:rsid w:val="00363596"/>
    <w:rsid w:val="003637FC"/>
    <w:rsid w:val="00363BFE"/>
    <w:rsid w:val="00363F6F"/>
    <w:rsid w:val="00364630"/>
    <w:rsid w:val="00364BE9"/>
    <w:rsid w:val="00364C69"/>
    <w:rsid w:val="00365787"/>
    <w:rsid w:val="00365F58"/>
    <w:rsid w:val="00366CF4"/>
    <w:rsid w:val="003672C5"/>
    <w:rsid w:val="0037420E"/>
    <w:rsid w:val="0037503F"/>
    <w:rsid w:val="00376AED"/>
    <w:rsid w:val="00377092"/>
    <w:rsid w:val="003816D0"/>
    <w:rsid w:val="003821AF"/>
    <w:rsid w:val="00382AB6"/>
    <w:rsid w:val="00382ACC"/>
    <w:rsid w:val="00382EDC"/>
    <w:rsid w:val="00384321"/>
    <w:rsid w:val="003845F0"/>
    <w:rsid w:val="003849D6"/>
    <w:rsid w:val="00386352"/>
    <w:rsid w:val="00386C86"/>
    <w:rsid w:val="00387096"/>
    <w:rsid w:val="003874C5"/>
    <w:rsid w:val="00390B5C"/>
    <w:rsid w:val="00390F0F"/>
    <w:rsid w:val="00393012"/>
    <w:rsid w:val="0039514E"/>
    <w:rsid w:val="00396977"/>
    <w:rsid w:val="00396F33"/>
    <w:rsid w:val="00396F9A"/>
    <w:rsid w:val="00396FB4"/>
    <w:rsid w:val="003A1A88"/>
    <w:rsid w:val="003A28AB"/>
    <w:rsid w:val="003A39FA"/>
    <w:rsid w:val="003A4054"/>
    <w:rsid w:val="003A48B1"/>
    <w:rsid w:val="003A4C74"/>
    <w:rsid w:val="003A536D"/>
    <w:rsid w:val="003A75DA"/>
    <w:rsid w:val="003B382D"/>
    <w:rsid w:val="003B439B"/>
    <w:rsid w:val="003B5953"/>
    <w:rsid w:val="003B6801"/>
    <w:rsid w:val="003C08C9"/>
    <w:rsid w:val="003C0B15"/>
    <w:rsid w:val="003C1925"/>
    <w:rsid w:val="003C3851"/>
    <w:rsid w:val="003C38CD"/>
    <w:rsid w:val="003C41AA"/>
    <w:rsid w:val="003C54B4"/>
    <w:rsid w:val="003C570F"/>
    <w:rsid w:val="003C5B99"/>
    <w:rsid w:val="003C62B1"/>
    <w:rsid w:val="003D006F"/>
    <w:rsid w:val="003D0AAE"/>
    <w:rsid w:val="003D0B93"/>
    <w:rsid w:val="003D1FAF"/>
    <w:rsid w:val="003D4F4C"/>
    <w:rsid w:val="003D5041"/>
    <w:rsid w:val="003D7151"/>
    <w:rsid w:val="003E37C1"/>
    <w:rsid w:val="003E505F"/>
    <w:rsid w:val="003E5D0E"/>
    <w:rsid w:val="003E605D"/>
    <w:rsid w:val="003F0BE6"/>
    <w:rsid w:val="003F2A61"/>
    <w:rsid w:val="003F3C88"/>
    <w:rsid w:val="003F400F"/>
    <w:rsid w:val="003F4BBD"/>
    <w:rsid w:val="003F52E3"/>
    <w:rsid w:val="003F6355"/>
    <w:rsid w:val="003F7E47"/>
    <w:rsid w:val="004000C4"/>
    <w:rsid w:val="004008E8"/>
    <w:rsid w:val="00403631"/>
    <w:rsid w:val="00404210"/>
    <w:rsid w:val="0040650C"/>
    <w:rsid w:val="004066A3"/>
    <w:rsid w:val="0040755E"/>
    <w:rsid w:val="0041012E"/>
    <w:rsid w:val="004109E3"/>
    <w:rsid w:val="004109F9"/>
    <w:rsid w:val="00411138"/>
    <w:rsid w:val="00411EF4"/>
    <w:rsid w:val="004125BE"/>
    <w:rsid w:val="00412743"/>
    <w:rsid w:val="00412852"/>
    <w:rsid w:val="00412D2D"/>
    <w:rsid w:val="0041442C"/>
    <w:rsid w:val="004161CB"/>
    <w:rsid w:val="00416454"/>
    <w:rsid w:val="00416836"/>
    <w:rsid w:val="004171C6"/>
    <w:rsid w:val="004172CF"/>
    <w:rsid w:val="00417A81"/>
    <w:rsid w:val="00420092"/>
    <w:rsid w:val="004203F8"/>
    <w:rsid w:val="00421323"/>
    <w:rsid w:val="00422953"/>
    <w:rsid w:val="00423266"/>
    <w:rsid w:val="0042374E"/>
    <w:rsid w:val="00424BB1"/>
    <w:rsid w:val="00426B51"/>
    <w:rsid w:val="00426E44"/>
    <w:rsid w:val="00431576"/>
    <w:rsid w:val="00431702"/>
    <w:rsid w:val="00433D4C"/>
    <w:rsid w:val="004349F8"/>
    <w:rsid w:val="0043737F"/>
    <w:rsid w:val="00437754"/>
    <w:rsid w:val="0044105E"/>
    <w:rsid w:val="0044302F"/>
    <w:rsid w:val="004439BB"/>
    <w:rsid w:val="004443D5"/>
    <w:rsid w:val="004449D7"/>
    <w:rsid w:val="00444B2A"/>
    <w:rsid w:val="00445AE3"/>
    <w:rsid w:val="00445E0E"/>
    <w:rsid w:val="004461EE"/>
    <w:rsid w:val="00446A4C"/>
    <w:rsid w:val="00446A80"/>
    <w:rsid w:val="004474BB"/>
    <w:rsid w:val="00447D1C"/>
    <w:rsid w:val="004502A1"/>
    <w:rsid w:val="00450437"/>
    <w:rsid w:val="00451672"/>
    <w:rsid w:val="00452E7C"/>
    <w:rsid w:val="004539DA"/>
    <w:rsid w:val="00453AF5"/>
    <w:rsid w:val="00453CCA"/>
    <w:rsid w:val="004541EE"/>
    <w:rsid w:val="00456A63"/>
    <w:rsid w:val="00456CB6"/>
    <w:rsid w:val="0045767A"/>
    <w:rsid w:val="0045783C"/>
    <w:rsid w:val="00457A42"/>
    <w:rsid w:val="00457E1F"/>
    <w:rsid w:val="00460035"/>
    <w:rsid w:val="004607CF"/>
    <w:rsid w:val="00461748"/>
    <w:rsid w:val="00461A66"/>
    <w:rsid w:val="00462F80"/>
    <w:rsid w:val="0046395D"/>
    <w:rsid w:val="00464892"/>
    <w:rsid w:val="00465129"/>
    <w:rsid w:val="00466D58"/>
    <w:rsid w:val="00467627"/>
    <w:rsid w:val="0047085A"/>
    <w:rsid w:val="004712A4"/>
    <w:rsid w:val="00471415"/>
    <w:rsid w:val="00474CC2"/>
    <w:rsid w:val="004750C7"/>
    <w:rsid w:val="004752D9"/>
    <w:rsid w:val="00475AE3"/>
    <w:rsid w:val="00475DE6"/>
    <w:rsid w:val="00475E3E"/>
    <w:rsid w:val="004765C1"/>
    <w:rsid w:val="0047684D"/>
    <w:rsid w:val="00476939"/>
    <w:rsid w:val="004770DB"/>
    <w:rsid w:val="00477AF3"/>
    <w:rsid w:val="00477E7E"/>
    <w:rsid w:val="004807A8"/>
    <w:rsid w:val="00480910"/>
    <w:rsid w:val="00482B55"/>
    <w:rsid w:val="00483FD5"/>
    <w:rsid w:val="00484C53"/>
    <w:rsid w:val="00485D34"/>
    <w:rsid w:val="00491426"/>
    <w:rsid w:val="004914AE"/>
    <w:rsid w:val="0049204D"/>
    <w:rsid w:val="00493C46"/>
    <w:rsid w:val="00493D04"/>
    <w:rsid w:val="004948B9"/>
    <w:rsid w:val="004A0356"/>
    <w:rsid w:val="004A0473"/>
    <w:rsid w:val="004A1C1D"/>
    <w:rsid w:val="004A236B"/>
    <w:rsid w:val="004A3A72"/>
    <w:rsid w:val="004A49D1"/>
    <w:rsid w:val="004A5221"/>
    <w:rsid w:val="004A528C"/>
    <w:rsid w:val="004B1014"/>
    <w:rsid w:val="004B1389"/>
    <w:rsid w:val="004B1BB9"/>
    <w:rsid w:val="004B2C91"/>
    <w:rsid w:val="004B3213"/>
    <w:rsid w:val="004B3795"/>
    <w:rsid w:val="004B5518"/>
    <w:rsid w:val="004B6187"/>
    <w:rsid w:val="004C0290"/>
    <w:rsid w:val="004C0A49"/>
    <w:rsid w:val="004C0BD9"/>
    <w:rsid w:val="004C0F54"/>
    <w:rsid w:val="004C156B"/>
    <w:rsid w:val="004C2192"/>
    <w:rsid w:val="004C36FC"/>
    <w:rsid w:val="004C3B0E"/>
    <w:rsid w:val="004C4AB1"/>
    <w:rsid w:val="004C4B7C"/>
    <w:rsid w:val="004C58C8"/>
    <w:rsid w:val="004C5B1D"/>
    <w:rsid w:val="004C5B9E"/>
    <w:rsid w:val="004C7A9F"/>
    <w:rsid w:val="004D12F0"/>
    <w:rsid w:val="004D1499"/>
    <w:rsid w:val="004D1CF7"/>
    <w:rsid w:val="004D22F4"/>
    <w:rsid w:val="004D304D"/>
    <w:rsid w:val="004D4375"/>
    <w:rsid w:val="004D4AEF"/>
    <w:rsid w:val="004D527B"/>
    <w:rsid w:val="004D5698"/>
    <w:rsid w:val="004D5D6A"/>
    <w:rsid w:val="004D74E0"/>
    <w:rsid w:val="004D7B98"/>
    <w:rsid w:val="004E097A"/>
    <w:rsid w:val="004E14CF"/>
    <w:rsid w:val="004E4F7F"/>
    <w:rsid w:val="004E5DEB"/>
    <w:rsid w:val="004E6C56"/>
    <w:rsid w:val="004E7869"/>
    <w:rsid w:val="004F30D2"/>
    <w:rsid w:val="004F3710"/>
    <w:rsid w:val="004F40A4"/>
    <w:rsid w:val="004F7C87"/>
    <w:rsid w:val="00501133"/>
    <w:rsid w:val="005016C0"/>
    <w:rsid w:val="00501A37"/>
    <w:rsid w:val="00502068"/>
    <w:rsid w:val="00503090"/>
    <w:rsid w:val="0050334C"/>
    <w:rsid w:val="00504FF6"/>
    <w:rsid w:val="00505435"/>
    <w:rsid w:val="00505E8D"/>
    <w:rsid w:val="00505EA2"/>
    <w:rsid w:val="0050650C"/>
    <w:rsid w:val="00506B08"/>
    <w:rsid w:val="00506F8C"/>
    <w:rsid w:val="00511552"/>
    <w:rsid w:val="00511B53"/>
    <w:rsid w:val="005131C3"/>
    <w:rsid w:val="0051520C"/>
    <w:rsid w:val="00515251"/>
    <w:rsid w:val="00515721"/>
    <w:rsid w:val="0051716D"/>
    <w:rsid w:val="00517D7A"/>
    <w:rsid w:val="00517E50"/>
    <w:rsid w:val="00522446"/>
    <w:rsid w:val="0052298F"/>
    <w:rsid w:val="00523565"/>
    <w:rsid w:val="0052365B"/>
    <w:rsid w:val="00523C63"/>
    <w:rsid w:val="00523D21"/>
    <w:rsid w:val="005244E6"/>
    <w:rsid w:val="005250DC"/>
    <w:rsid w:val="00525D20"/>
    <w:rsid w:val="00526281"/>
    <w:rsid w:val="00526F05"/>
    <w:rsid w:val="00527B57"/>
    <w:rsid w:val="00527D52"/>
    <w:rsid w:val="00530FC5"/>
    <w:rsid w:val="00531156"/>
    <w:rsid w:val="00531F7B"/>
    <w:rsid w:val="0053280B"/>
    <w:rsid w:val="00533007"/>
    <w:rsid w:val="0053388B"/>
    <w:rsid w:val="00534E26"/>
    <w:rsid w:val="005353BC"/>
    <w:rsid w:val="00535CC6"/>
    <w:rsid w:val="005373A3"/>
    <w:rsid w:val="005405A8"/>
    <w:rsid w:val="00540A8A"/>
    <w:rsid w:val="00540D9E"/>
    <w:rsid w:val="00541004"/>
    <w:rsid w:val="005429E9"/>
    <w:rsid w:val="00542DD6"/>
    <w:rsid w:val="00543026"/>
    <w:rsid w:val="00543416"/>
    <w:rsid w:val="00543B2B"/>
    <w:rsid w:val="00543CF5"/>
    <w:rsid w:val="00544008"/>
    <w:rsid w:val="00544749"/>
    <w:rsid w:val="0054494A"/>
    <w:rsid w:val="00546404"/>
    <w:rsid w:val="005473FE"/>
    <w:rsid w:val="00547D5F"/>
    <w:rsid w:val="0055305D"/>
    <w:rsid w:val="005530C4"/>
    <w:rsid w:val="00555D1E"/>
    <w:rsid w:val="00556BA5"/>
    <w:rsid w:val="00557997"/>
    <w:rsid w:val="00557B72"/>
    <w:rsid w:val="00560541"/>
    <w:rsid w:val="00560943"/>
    <w:rsid w:val="00560E7F"/>
    <w:rsid w:val="005610B0"/>
    <w:rsid w:val="00561150"/>
    <w:rsid w:val="0056151D"/>
    <w:rsid w:val="00561F6E"/>
    <w:rsid w:val="00562A54"/>
    <w:rsid w:val="0056342B"/>
    <w:rsid w:val="00563E5C"/>
    <w:rsid w:val="005651B3"/>
    <w:rsid w:val="005656E7"/>
    <w:rsid w:val="00565E90"/>
    <w:rsid w:val="00565F46"/>
    <w:rsid w:val="00566092"/>
    <w:rsid w:val="00567A0A"/>
    <w:rsid w:val="00567E0C"/>
    <w:rsid w:val="005703FC"/>
    <w:rsid w:val="00570713"/>
    <w:rsid w:val="00571169"/>
    <w:rsid w:val="00571287"/>
    <w:rsid w:val="00571C77"/>
    <w:rsid w:val="0057215F"/>
    <w:rsid w:val="005721F6"/>
    <w:rsid w:val="005728E4"/>
    <w:rsid w:val="00572B4C"/>
    <w:rsid w:val="005739C1"/>
    <w:rsid w:val="00574181"/>
    <w:rsid w:val="00574A96"/>
    <w:rsid w:val="005766AA"/>
    <w:rsid w:val="00576749"/>
    <w:rsid w:val="00577107"/>
    <w:rsid w:val="00582740"/>
    <w:rsid w:val="00582B75"/>
    <w:rsid w:val="00582FA8"/>
    <w:rsid w:val="005833DD"/>
    <w:rsid w:val="00584F15"/>
    <w:rsid w:val="00585FFB"/>
    <w:rsid w:val="005869A1"/>
    <w:rsid w:val="00586DFC"/>
    <w:rsid w:val="0058770F"/>
    <w:rsid w:val="005908AE"/>
    <w:rsid w:val="00590CAA"/>
    <w:rsid w:val="005919D0"/>
    <w:rsid w:val="00594AC7"/>
    <w:rsid w:val="0059541A"/>
    <w:rsid w:val="005956F9"/>
    <w:rsid w:val="005966D5"/>
    <w:rsid w:val="00596F7B"/>
    <w:rsid w:val="005A267A"/>
    <w:rsid w:val="005A423E"/>
    <w:rsid w:val="005A491A"/>
    <w:rsid w:val="005A4A1B"/>
    <w:rsid w:val="005A4EE4"/>
    <w:rsid w:val="005A712D"/>
    <w:rsid w:val="005A7795"/>
    <w:rsid w:val="005B0FFA"/>
    <w:rsid w:val="005B25D2"/>
    <w:rsid w:val="005B3737"/>
    <w:rsid w:val="005B4E17"/>
    <w:rsid w:val="005C01D5"/>
    <w:rsid w:val="005C13E8"/>
    <w:rsid w:val="005C14E6"/>
    <w:rsid w:val="005C464B"/>
    <w:rsid w:val="005C5BB5"/>
    <w:rsid w:val="005C7D2E"/>
    <w:rsid w:val="005D08FB"/>
    <w:rsid w:val="005D2286"/>
    <w:rsid w:val="005D2973"/>
    <w:rsid w:val="005D2CFE"/>
    <w:rsid w:val="005D2F36"/>
    <w:rsid w:val="005D337B"/>
    <w:rsid w:val="005D5670"/>
    <w:rsid w:val="005D56CD"/>
    <w:rsid w:val="005D6245"/>
    <w:rsid w:val="005E016E"/>
    <w:rsid w:val="005E0FC2"/>
    <w:rsid w:val="005E1DE1"/>
    <w:rsid w:val="005E2C01"/>
    <w:rsid w:val="005E5566"/>
    <w:rsid w:val="005E68DB"/>
    <w:rsid w:val="005E74DB"/>
    <w:rsid w:val="005F0EDD"/>
    <w:rsid w:val="005F169D"/>
    <w:rsid w:val="005F2964"/>
    <w:rsid w:val="005F3411"/>
    <w:rsid w:val="005F42F2"/>
    <w:rsid w:val="005F4B57"/>
    <w:rsid w:val="005F4E23"/>
    <w:rsid w:val="00600D3A"/>
    <w:rsid w:val="00602A99"/>
    <w:rsid w:val="00603357"/>
    <w:rsid w:val="00604385"/>
    <w:rsid w:val="00607A9A"/>
    <w:rsid w:val="00607BB3"/>
    <w:rsid w:val="0061054A"/>
    <w:rsid w:val="00612277"/>
    <w:rsid w:val="00612FC7"/>
    <w:rsid w:val="006131DD"/>
    <w:rsid w:val="00613A1B"/>
    <w:rsid w:val="006173DB"/>
    <w:rsid w:val="00620256"/>
    <w:rsid w:val="006215EF"/>
    <w:rsid w:val="00622346"/>
    <w:rsid w:val="00622A76"/>
    <w:rsid w:val="00624999"/>
    <w:rsid w:val="006249D7"/>
    <w:rsid w:val="00624CA6"/>
    <w:rsid w:val="00624D2A"/>
    <w:rsid w:val="00625583"/>
    <w:rsid w:val="0062596C"/>
    <w:rsid w:val="0062642C"/>
    <w:rsid w:val="0062644F"/>
    <w:rsid w:val="00627541"/>
    <w:rsid w:val="006308F7"/>
    <w:rsid w:val="006312CF"/>
    <w:rsid w:val="0063143D"/>
    <w:rsid w:val="006331A2"/>
    <w:rsid w:val="006336C0"/>
    <w:rsid w:val="00634320"/>
    <w:rsid w:val="006345E8"/>
    <w:rsid w:val="006355C5"/>
    <w:rsid w:val="0063576F"/>
    <w:rsid w:val="00635C4B"/>
    <w:rsid w:val="00635F88"/>
    <w:rsid w:val="00637784"/>
    <w:rsid w:val="00640661"/>
    <w:rsid w:val="0064255C"/>
    <w:rsid w:val="006435D9"/>
    <w:rsid w:val="00644160"/>
    <w:rsid w:val="00644B1D"/>
    <w:rsid w:val="00644F08"/>
    <w:rsid w:val="00645A26"/>
    <w:rsid w:val="006461C8"/>
    <w:rsid w:val="00647A02"/>
    <w:rsid w:val="00647C37"/>
    <w:rsid w:val="00647CBE"/>
    <w:rsid w:val="0065062B"/>
    <w:rsid w:val="00650C8F"/>
    <w:rsid w:val="00652CD8"/>
    <w:rsid w:val="00653612"/>
    <w:rsid w:val="006536A6"/>
    <w:rsid w:val="00655292"/>
    <w:rsid w:val="006554DD"/>
    <w:rsid w:val="00655AC3"/>
    <w:rsid w:val="006575CB"/>
    <w:rsid w:val="00657A87"/>
    <w:rsid w:val="00657F57"/>
    <w:rsid w:val="006601BD"/>
    <w:rsid w:val="0066072F"/>
    <w:rsid w:val="00660E55"/>
    <w:rsid w:val="00662079"/>
    <w:rsid w:val="00662568"/>
    <w:rsid w:val="00663848"/>
    <w:rsid w:val="00663A3F"/>
    <w:rsid w:val="00663BE0"/>
    <w:rsid w:val="0066655F"/>
    <w:rsid w:val="0066685C"/>
    <w:rsid w:val="00666F03"/>
    <w:rsid w:val="006718FB"/>
    <w:rsid w:val="00671CFB"/>
    <w:rsid w:val="00672D6A"/>
    <w:rsid w:val="00673FF7"/>
    <w:rsid w:val="00674FAD"/>
    <w:rsid w:val="006750D2"/>
    <w:rsid w:val="00675208"/>
    <w:rsid w:val="006760B7"/>
    <w:rsid w:val="00676EDD"/>
    <w:rsid w:val="00677510"/>
    <w:rsid w:val="006810A6"/>
    <w:rsid w:val="00681684"/>
    <w:rsid w:val="0068214F"/>
    <w:rsid w:val="0068255E"/>
    <w:rsid w:val="006828F1"/>
    <w:rsid w:val="006837AA"/>
    <w:rsid w:val="0068437F"/>
    <w:rsid w:val="00684D97"/>
    <w:rsid w:val="00685860"/>
    <w:rsid w:val="006859B5"/>
    <w:rsid w:val="006864AC"/>
    <w:rsid w:val="00687A56"/>
    <w:rsid w:val="00690808"/>
    <w:rsid w:val="00692593"/>
    <w:rsid w:val="00694395"/>
    <w:rsid w:val="0069474C"/>
    <w:rsid w:val="00694CA3"/>
    <w:rsid w:val="00694E4D"/>
    <w:rsid w:val="0069613D"/>
    <w:rsid w:val="006977EC"/>
    <w:rsid w:val="006A074E"/>
    <w:rsid w:val="006A0BC5"/>
    <w:rsid w:val="006A18F1"/>
    <w:rsid w:val="006A2313"/>
    <w:rsid w:val="006A4799"/>
    <w:rsid w:val="006A505E"/>
    <w:rsid w:val="006A5E89"/>
    <w:rsid w:val="006A689F"/>
    <w:rsid w:val="006A6F3D"/>
    <w:rsid w:val="006A710C"/>
    <w:rsid w:val="006A7870"/>
    <w:rsid w:val="006B1222"/>
    <w:rsid w:val="006B2A99"/>
    <w:rsid w:val="006B34C0"/>
    <w:rsid w:val="006B38C1"/>
    <w:rsid w:val="006B5289"/>
    <w:rsid w:val="006B5BC2"/>
    <w:rsid w:val="006B628C"/>
    <w:rsid w:val="006B65E1"/>
    <w:rsid w:val="006B6EAA"/>
    <w:rsid w:val="006B7111"/>
    <w:rsid w:val="006B7244"/>
    <w:rsid w:val="006C06C6"/>
    <w:rsid w:val="006C1258"/>
    <w:rsid w:val="006C1890"/>
    <w:rsid w:val="006C1A63"/>
    <w:rsid w:val="006C2F96"/>
    <w:rsid w:val="006C324E"/>
    <w:rsid w:val="006C3679"/>
    <w:rsid w:val="006C461A"/>
    <w:rsid w:val="006C5888"/>
    <w:rsid w:val="006C5A4A"/>
    <w:rsid w:val="006C5EC1"/>
    <w:rsid w:val="006C7B94"/>
    <w:rsid w:val="006C7F42"/>
    <w:rsid w:val="006D1F3B"/>
    <w:rsid w:val="006D2C1D"/>
    <w:rsid w:val="006D63D5"/>
    <w:rsid w:val="006E0B8A"/>
    <w:rsid w:val="006E27C0"/>
    <w:rsid w:val="006E3ACF"/>
    <w:rsid w:val="006E4E63"/>
    <w:rsid w:val="006E6C2C"/>
    <w:rsid w:val="006E6E51"/>
    <w:rsid w:val="006E7439"/>
    <w:rsid w:val="006F1704"/>
    <w:rsid w:val="006F1D02"/>
    <w:rsid w:val="006F20B2"/>
    <w:rsid w:val="006F2495"/>
    <w:rsid w:val="006F28D6"/>
    <w:rsid w:val="006F3042"/>
    <w:rsid w:val="006F348B"/>
    <w:rsid w:val="006F3FB6"/>
    <w:rsid w:val="006F5916"/>
    <w:rsid w:val="006F655F"/>
    <w:rsid w:val="006F6706"/>
    <w:rsid w:val="006F75ED"/>
    <w:rsid w:val="007007A2"/>
    <w:rsid w:val="00700992"/>
    <w:rsid w:val="00701223"/>
    <w:rsid w:val="00701FCC"/>
    <w:rsid w:val="0070234F"/>
    <w:rsid w:val="00702E83"/>
    <w:rsid w:val="00703BC4"/>
    <w:rsid w:val="00703E0B"/>
    <w:rsid w:val="00704A11"/>
    <w:rsid w:val="007063E4"/>
    <w:rsid w:val="00707D45"/>
    <w:rsid w:val="0071081F"/>
    <w:rsid w:val="007109F1"/>
    <w:rsid w:val="00710B5B"/>
    <w:rsid w:val="00713B63"/>
    <w:rsid w:val="00714424"/>
    <w:rsid w:val="0071510E"/>
    <w:rsid w:val="00715350"/>
    <w:rsid w:val="00715516"/>
    <w:rsid w:val="00715B33"/>
    <w:rsid w:val="0071641C"/>
    <w:rsid w:val="007179EC"/>
    <w:rsid w:val="007204AD"/>
    <w:rsid w:val="007212CF"/>
    <w:rsid w:val="007213D3"/>
    <w:rsid w:val="0072289F"/>
    <w:rsid w:val="00723323"/>
    <w:rsid w:val="00724F4E"/>
    <w:rsid w:val="007254D1"/>
    <w:rsid w:val="007256A9"/>
    <w:rsid w:val="0072610D"/>
    <w:rsid w:val="00727899"/>
    <w:rsid w:val="00733CC7"/>
    <w:rsid w:val="0073573F"/>
    <w:rsid w:val="0073652B"/>
    <w:rsid w:val="0073766F"/>
    <w:rsid w:val="00737747"/>
    <w:rsid w:val="00737752"/>
    <w:rsid w:val="00737DB0"/>
    <w:rsid w:val="00737E0E"/>
    <w:rsid w:val="00740E20"/>
    <w:rsid w:val="00741590"/>
    <w:rsid w:val="00741EC5"/>
    <w:rsid w:val="00742F19"/>
    <w:rsid w:val="00745FEF"/>
    <w:rsid w:val="00746469"/>
    <w:rsid w:val="00747F22"/>
    <w:rsid w:val="00750090"/>
    <w:rsid w:val="00751058"/>
    <w:rsid w:val="0075112E"/>
    <w:rsid w:val="0075322F"/>
    <w:rsid w:val="00753C3B"/>
    <w:rsid w:val="00753E43"/>
    <w:rsid w:val="00754118"/>
    <w:rsid w:val="00754D3A"/>
    <w:rsid w:val="00755A50"/>
    <w:rsid w:val="00756B7B"/>
    <w:rsid w:val="00756E69"/>
    <w:rsid w:val="00757061"/>
    <w:rsid w:val="00757797"/>
    <w:rsid w:val="00757A31"/>
    <w:rsid w:val="007604E3"/>
    <w:rsid w:val="00760A98"/>
    <w:rsid w:val="00760F1B"/>
    <w:rsid w:val="00761701"/>
    <w:rsid w:val="00764A0B"/>
    <w:rsid w:val="007658CD"/>
    <w:rsid w:val="00765920"/>
    <w:rsid w:val="00766B98"/>
    <w:rsid w:val="007703D7"/>
    <w:rsid w:val="00770CFB"/>
    <w:rsid w:val="0077132A"/>
    <w:rsid w:val="00771EFE"/>
    <w:rsid w:val="0077284F"/>
    <w:rsid w:val="00772F57"/>
    <w:rsid w:val="0077310C"/>
    <w:rsid w:val="007761F5"/>
    <w:rsid w:val="0077710A"/>
    <w:rsid w:val="0077769B"/>
    <w:rsid w:val="0078027A"/>
    <w:rsid w:val="00780459"/>
    <w:rsid w:val="00780B95"/>
    <w:rsid w:val="007816CB"/>
    <w:rsid w:val="007819A0"/>
    <w:rsid w:val="00781C76"/>
    <w:rsid w:val="00782FFC"/>
    <w:rsid w:val="007830CC"/>
    <w:rsid w:val="00783DD7"/>
    <w:rsid w:val="007840C7"/>
    <w:rsid w:val="007850CD"/>
    <w:rsid w:val="007861F0"/>
    <w:rsid w:val="0078661A"/>
    <w:rsid w:val="007879DE"/>
    <w:rsid w:val="00787E39"/>
    <w:rsid w:val="007902FC"/>
    <w:rsid w:val="00790711"/>
    <w:rsid w:val="00790854"/>
    <w:rsid w:val="0079139E"/>
    <w:rsid w:val="007922E9"/>
    <w:rsid w:val="0079360C"/>
    <w:rsid w:val="007945AB"/>
    <w:rsid w:val="007955FE"/>
    <w:rsid w:val="00796D28"/>
    <w:rsid w:val="007A0EA6"/>
    <w:rsid w:val="007A13E4"/>
    <w:rsid w:val="007A1C4E"/>
    <w:rsid w:val="007A26CA"/>
    <w:rsid w:val="007A39F3"/>
    <w:rsid w:val="007A5709"/>
    <w:rsid w:val="007A57CF"/>
    <w:rsid w:val="007A6A55"/>
    <w:rsid w:val="007A7772"/>
    <w:rsid w:val="007A7AAA"/>
    <w:rsid w:val="007B102E"/>
    <w:rsid w:val="007B16A5"/>
    <w:rsid w:val="007B25F4"/>
    <w:rsid w:val="007B268C"/>
    <w:rsid w:val="007B357B"/>
    <w:rsid w:val="007B48EC"/>
    <w:rsid w:val="007B5917"/>
    <w:rsid w:val="007B5EA8"/>
    <w:rsid w:val="007B6457"/>
    <w:rsid w:val="007B6700"/>
    <w:rsid w:val="007B69C3"/>
    <w:rsid w:val="007C33E4"/>
    <w:rsid w:val="007C356F"/>
    <w:rsid w:val="007C555B"/>
    <w:rsid w:val="007C6585"/>
    <w:rsid w:val="007D1B6D"/>
    <w:rsid w:val="007D27E6"/>
    <w:rsid w:val="007D292F"/>
    <w:rsid w:val="007D30DA"/>
    <w:rsid w:val="007D44C9"/>
    <w:rsid w:val="007D4B1A"/>
    <w:rsid w:val="007D56A9"/>
    <w:rsid w:val="007D586D"/>
    <w:rsid w:val="007D6298"/>
    <w:rsid w:val="007D7049"/>
    <w:rsid w:val="007E0047"/>
    <w:rsid w:val="007E0AD1"/>
    <w:rsid w:val="007E0AD7"/>
    <w:rsid w:val="007E59AD"/>
    <w:rsid w:val="007E6261"/>
    <w:rsid w:val="007E6D53"/>
    <w:rsid w:val="007E7E87"/>
    <w:rsid w:val="007F1AA1"/>
    <w:rsid w:val="007F1D2A"/>
    <w:rsid w:val="007F2373"/>
    <w:rsid w:val="007F25A5"/>
    <w:rsid w:val="007F4DA7"/>
    <w:rsid w:val="007F59D6"/>
    <w:rsid w:val="007F7297"/>
    <w:rsid w:val="007F78B0"/>
    <w:rsid w:val="007F7BA0"/>
    <w:rsid w:val="007F7D79"/>
    <w:rsid w:val="00800274"/>
    <w:rsid w:val="008008B8"/>
    <w:rsid w:val="008016A5"/>
    <w:rsid w:val="0080242D"/>
    <w:rsid w:val="0080327C"/>
    <w:rsid w:val="00803438"/>
    <w:rsid w:val="008041AB"/>
    <w:rsid w:val="00804E57"/>
    <w:rsid w:val="008051E4"/>
    <w:rsid w:val="008067C5"/>
    <w:rsid w:val="00807331"/>
    <w:rsid w:val="008077C3"/>
    <w:rsid w:val="00807A3A"/>
    <w:rsid w:val="00807C9B"/>
    <w:rsid w:val="0081090C"/>
    <w:rsid w:val="00810B82"/>
    <w:rsid w:val="00811B40"/>
    <w:rsid w:val="008121E6"/>
    <w:rsid w:val="0081346B"/>
    <w:rsid w:val="00814505"/>
    <w:rsid w:val="008161BC"/>
    <w:rsid w:val="00816361"/>
    <w:rsid w:val="00817271"/>
    <w:rsid w:val="008175BA"/>
    <w:rsid w:val="0082235D"/>
    <w:rsid w:val="00822695"/>
    <w:rsid w:val="00823989"/>
    <w:rsid w:val="00823BED"/>
    <w:rsid w:val="00823EEF"/>
    <w:rsid w:val="00824573"/>
    <w:rsid w:val="00825282"/>
    <w:rsid w:val="00826910"/>
    <w:rsid w:val="008269BC"/>
    <w:rsid w:val="00826AB8"/>
    <w:rsid w:val="008276C3"/>
    <w:rsid w:val="00827931"/>
    <w:rsid w:val="008321FD"/>
    <w:rsid w:val="008323AF"/>
    <w:rsid w:val="008325C8"/>
    <w:rsid w:val="00832FFF"/>
    <w:rsid w:val="0083417C"/>
    <w:rsid w:val="008341D8"/>
    <w:rsid w:val="008349C1"/>
    <w:rsid w:val="008350FC"/>
    <w:rsid w:val="00835292"/>
    <w:rsid w:val="00835D04"/>
    <w:rsid w:val="008404CA"/>
    <w:rsid w:val="00840AFD"/>
    <w:rsid w:val="008424AF"/>
    <w:rsid w:val="00842794"/>
    <w:rsid w:val="00843197"/>
    <w:rsid w:val="00843C08"/>
    <w:rsid w:val="008445CC"/>
    <w:rsid w:val="00845EA7"/>
    <w:rsid w:val="00847F25"/>
    <w:rsid w:val="008500A6"/>
    <w:rsid w:val="00850394"/>
    <w:rsid w:val="00850590"/>
    <w:rsid w:val="0085146C"/>
    <w:rsid w:val="00851666"/>
    <w:rsid w:val="00851EDB"/>
    <w:rsid w:val="0085214F"/>
    <w:rsid w:val="00852558"/>
    <w:rsid w:val="00852D5F"/>
    <w:rsid w:val="008532BA"/>
    <w:rsid w:val="0085379F"/>
    <w:rsid w:val="008557B7"/>
    <w:rsid w:val="008563D3"/>
    <w:rsid w:val="00856BFA"/>
    <w:rsid w:val="00857DC9"/>
    <w:rsid w:val="00860B7B"/>
    <w:rsid w:val="00862467"/>
    <w:rsid w:val="00865620"/>
    <w:rsid w:val="00867336"/>
    <w:rsid w:val="008714EC"/>
    <w:rsid w:val="00871FD1"/>
    <w:rsid w:val="00872132"/>
    <w:rsid w:val="00872865"/>
    <w:rsid w:val="00873533"/>
    <w:rsid w:val="00874A4A"/>
    <w:rsid w:val="00874FDB"/>
    <w:rsid w:val="008752A7"/>
    <w:rsid w:val="008759A0"/>
    <w:rsid w:val="0088083E"/>
    <w:rsid w:val="00880CAE"/>
    <w:rsid w:val="00882208"/>
    <w:rsid w:val="0088256A"/>
    <w:rsid w:val="00883211"/>
    <w:rsid w:val="00883E9B"/>
    <w:rsid w:val="00884B65"/>
    <w:rsid w:val="00885EC0"/>
    <w:rsid w:val="008865B0"/>
    <w:rsid w:val="0088665E"/>
    <w:rsid w:val="0088686E"/>
    <w:rsid w:val="008868C9"/>
    <w:rsid w:val="008869A5"/>
    <w:rsid w:val="008901E5"/>
    <w:rsid w:val="0089088D"/>
    <w:rsid w:val="00890C2C"/>
    <w:rsid w:val="008920FE"/>
    <w:rsid w:val="008921F9"/>
    <w:rsid w:val="00892D38"/>
    <w:rsid w:val="00893033"/>
    <w:rsid w:val="0089312A"/>
    <w:rsid w:val="00893F09"/>
    <w:rsid w:val="00894646"/>
    <w:rsid w:val="00895475"/>
    <w:rsid w:val="00896407"/>
    <w:rsid w:val="00896D37"/>
    <w:rsid w:val="00896E20"/>
    <w:rsid w:val="008973E0"/>
    <w:rsid w:val="0089776B"/>
    <w:rsid w:val="00897AAF"/>
    <w:rsid w:val="008A0823"/>
    <w:rsid w:val="008A0D1B"/>
    <w:rsid w:val="008A1EBF"/>
    <w:rsid w:val="008A2446"/>
    <w:rsid w:val="008A2551"/>
    <w:rsid w:val="008A3113"/>
    <w:rsid w:val="008A432D"/>
    <w:rsid w:val="008A4726"/>
    <w:rsid w:val="008A5BD2"/>
    <w:rsid w:val="008A5E60"/>
    <w:rsid w:val="008A63C4"/>
    <w:rsid w:val="008A6EBB"/>
    <w:rsid w:val="008A77EB"/>
    <w:rsid w:val="008B0A8B"/>
    <w:rsid w:val="008B0C6A"/>
    <w:rsid w:val="008B1A78"/>
    <w:rsid w:val="008B1CF1"/>
    <w:rsid w:val="008B3F08"/>
    <w:rsid w:val="008B489D"/>
    <w:rsid w:val="008B4FE1"/>
    <w:rsid w:val="008B5230"/>
    <w:rsid w:val="008B53E4"/>
    <w:rsid w:val="008B5931"/>
    <w:rsid w:val="008B6980"/>
    <w:rsid w:val="008B76F7"/>
    <w:rsid w:val="008C2C47"/>
    <w:rsid w:val="008C2C78"/>
    <w:rsid w:val="008C2E09"/>
    <w:rsid w:val="008C30FF"/>
    <w:rsid w:val="008C3FEC"/>
    <w:rsid w:val="008C4702"/>
    <w:rsid w:val="008C4F53"/>
    <w:rsid w:val="008C5ECB"/>
    <w:rsid w:val="008C6AE5"/>
    <w:rsid w:val="008C7504"/>
    <w:rsid w:val="008D13BF"/>
    <w:rsid w:val="008D15A1"/>
    <w:rsid w:val="008D1D1F"/>
    <w:rsid w:val="008D2AB6"/>
    <w:rsid w:val="008D2E05"/>
    <w:rsid w:val="008D3D08"/>
    <w:rsid w:val="008D4FDA"/>
    <w:rsid w:val="008D6FBF"/>
    <w:rsid w:val="008E00A3"/>
    <w:rsid w:val="008E03FE"/>
    <w:rsid w:val="008E0421"/>
    <w:rsid w:val="008E24E8"/>
    <w:rsid w:val="008E3C87"/>
    <w:rsid w:val="008E5DBC"/>
    <w:rsid w:val="008E6259"/>
    <w:rsid w:val="008E6B31"/>
    <w:rsid w:val="008E6B50"/>
    <w:rsid w:val="008E6E76"/>
    <w:rsid w:val="008E7E15"/>
    <w:rsid w:val="008F0068"/>
    <w:rsid w:val="008F1766"/>
    <w:rsid w:val="008F1D96"/>
    <w:rsid w:val="008F28AA"/>
    <w:rsid w:val="008F28ED"/>
    <w:rsid w:val="008F292F"/>
    <w:rsid w:val="008F2C73"/>
    <w:rsid w:val="008F2EEF"/>
    <w:rsid w:val="008F3764"/>
    <w:rsid w:val="008F3D64"/>
    <w:rsid w:val="008F5EFA"/>
    <w:rsid w:val="008F71DF"/>
    <w:rsid w:val="008F74BF"/>
    <w:rsid w:val="00901A5D"/>
    <w:rsid w:val="00902A9F"/>
    <w:rsid w:val="00903DFF"/>
    <w:rsid w:val="009048D1"/>
    <w:rsid w:val="0090502B"/>
    <w:rsid w:val="0090521B"/>
    <w:rsid w:val="009062FE"/>
    <w:rsid w:val="009068F8"/>
    <w:rsid w:val="00906EC2"/>
    <w:rsid w:val="0090711A"/>
    <w:rsid w:val="009102D8"/>
    <w:rsid w:val="00910678"/>
    <w:rsid w:val="00910821"/>
    <w:rsid w:val="00912A22"/>
    <w:rsid w:val="00914D54"/>
    <w:rsid w:val="00914DA8"/>
    <w:rsid w:val="0091649B"/>
    <w:rsid w:val="00917759"/>
    <w:rsid w:val="00917A25"/>
    <w:rsid w:val="00917A86"/>
    <w:rsid w:val="00917B1C"/>
    <w:rsid w:val="00917D9D"/>
    <w:rsid w:val="00917DB8"/>
    <w:rsid w:val="009209B4"/>
    <w:rsid w:val="00920E77"/>
    <w:rsid w:val="00921193"/>
    <w:rsid w:val="00922BD8"/>
    <w:rsid w:val="00922CD2"/>
    <w:rsid w:val="00923BBC"/>
    <w:rsid w:val="00923CA4"/>
    <w:rsid w:val="00923CB9"/>
    <w:rsid w:val="009248D8"/>
    <w:rsid w:val="00925CDE"/>
    <w:rsid w:val="00926574"/>
    <w:rsid w:val="00926CF5"/>
    <w:rsid w:val="0092704A"/>
    <w:rsid w:val="00927B9B"/>
    <w:rsid w:val="00927F02"/>
    <w:rsid w:val="00930A9B"/>
    <w:rsid w:val="0093179D"/>
    <w:rsid w:val="009325FA"/>
    <w:rsid w:val="009326D1"/>
    <w:rsid w:val="00932721"/>
    <w:rsid w:val="00934865"/>
    <w:rsid w:val="00935730"/>
    <w:rsid w:val="00940896"/>
    <w:rsid w:val="00940CE3"/>
    <w:rsid w:val="00940FB2"/>
    <w:rsid w:val="00941FDF"/>
    <w:rsid w:val="009434B9"/>
    <w:rsid w:val="00943653"/>
    <w:rsid w:val="00943DFE"/>
    <w:rsid w:val="00945724"/>
    <w:rsid w:val="0094597A"/>
    <w:rsid w:val="00945FEC"/>
    <w:rsid w:val="0094646F"/>
    <w:rsid w:val="009476B2"/>
    <w:rsid w:val="00947F85"/>
    <w:rsid w:val="009506FC"/>
    <w:rsid w:val="00951881"/>
    <w:rsid w:val="00952578"/>
    <w:rsid w:val="00952EDF"/>
    <w:rsid w:val="0095354E"/>
    <w:rsid w:val="00953CFE"/>
    <w:rsid w:val="00954E60"/>
    <w:rsid w:val="00955FF7"/>
    <w:rsid w:val="00956253"/>
    <w:rsid w:val="00957E85"/>
    <w:rsid w:val="00960023"/>
    <w:rsid w:val="00960A10"/>
    <w:rsid w:val="00961BBF"/>
    <w:rsid w:val="00961C12"/>
    <w:rsid w:val="00963A79"/>
    <w:rsid w:val="00964542"/>
    <w:rsid w:val="00965ECD"/>
    <w:rsid w:val="00970EF1"/>
    <w:rsid w:val="00972627"/>
    <w:rsid w:val="00972CD7"/>
    <w:rsid w:val="00972EB8"/>
    <w:rsid w:val="009743C0"/>
    <w:rsid w:val="009746CE"/>
    <w:rsid w:val="00975138"/>
    <w:rsid w:val="00975745"/>
    <w:rsid w:val="00975A1F"/>
    <w:rsid w:val="00975EC6"/>
    <w:rsid w:val="00976D84"/>
    <w:rsid w:val="009776BF"/>
    <w:rsid w:val="0098203D"/>
    <w:rsid w:val="009834F0"/>
    <w:rsid w:val="00983B55"/>
    <w:rsid w:val="00984086"/>
    <w:rsid w:val="00984730"/>
    <w:rsid w:val="00987364"/>
    <w:rsid w:val="0098742D"/>
    <w:rsid w:val="00987A89"/>
    <w:rsid w:val="00987B67"/>
    <w:rsid w:val="00987D8E"/>
    <w:rsid w:val="00991B58"/>
    <w:rsid w:val="0099252A"/>
    <w:rsid w:val="00992E47"/>
    <w:rsid w:val="00992F3F"/>
    <w:rsid w:val="0099344C"/>
    <w:rsid w:val="00993951"/>
    <w:rsid w:val="00994B90"/>
    <w:rsid w:val="00995720"/>
    <w:rsid w:val="009A0A62"/>
    <w:rsid w:val="009A2496"/>
    <w:rsid w:val="009A268B"/>
    <w:rsid w:val="009A2C54"/>
    <w:rsid w:val="009A30C9"/>
    <w:rsid w:val="009A37FC"/>
    <w:rsid w:val="009A3B9A"/>
    <w:rsid w:val="009A48F7"/>
    <w:rsid w:val="009A5750"/>
    <w:rsid w:val="009A5E02"/>
    <w:rsid w:val="009B2B55"/>
    <w:rsid w:val="009B3B3C"/>
    <w:rsid w:val="009B400E"/>
    <w:rsid w:val="009B43E9"/>
    <w:rsid w:val="009B4A80"/>
    <w:rsid w:val="009B4CC5"/>
    <w:rsid w:val="009B5281"/>
    <w:rsid w:val="009B62A1"/>
    <w:rsid w:val="009B66D0"/>
    <w:rsid w:val="009B6F00"/>
    <w:rsid w:val="009B750D"/>
    <w:rsid w:val="009B76A5"/>
    <w:rsid w:val="009B7D65"/>
    <w:rsid w:val="009C11BA"/>
    <w:rsid w:val="009C3757"/>
    <w:rsid w:val="009C375F"/>
    <w:rsid w:val="009C3C38"/>
    <w:rsid w:val="009C4D3E"/>
    <w:rsid w:val="009C5208"/>
    <w:rsid w:val="009C582D"/>
    <w:rsid w:val="009C627E"/>
    <w:rsid w:val="009C6A44"/>
    <w:rsid w:val="009C7609"/>
    <w:rsid w:val="009D143B"/>
    <w:rsid w:val="009D172A"/>
    <w:rsid w:val="009D17AE"/>
    <w:rsid w:val="009D1C57"/>
    <w:rsid w:val="009D1F3C"/>
    <w:rsid w:val="009D27E6"/>
    <w:rsid w:val="009D28D5"/>
    <w:rsid w:val="009D2995"/>
    <w:rsid w:val="009D35B5"/>
    <w:rsid w:val="009D35FC"/>
    <w:rsid w:val="009D4372"/>
    <w:rsid w:val="009D52C5"/>
    <w:rsid w:val="009D6A96"/>
    <w:rsid w:val="009D6C6F"/>
    <w:rsid w:val="009D6CE0"/>
    <w:rsid w:val="009D6DC2"/>
    <w:rsid w:val="009E1AB0"/>
    <w:rsid w:val="009E2F17"/>
    <w:rsid w:val="009E65D4"/>
    <w:rsid w:val="009E667B"/>
    <w:rsid w:val="009E7A56"/>
    <w:rsid w:val="009E7A76"/>
    <w:rsid w:val="009E7DFE"/>
    <w:rsid w:val="009F0CA3"/>
    <w:rsid w:val="009F0FB1"/>
    <w:rsid w:val="009F1930"/>
    <w:rsid w:val="009F1B00"/>
    <w:rsid w:val="009F27F7"/>
    <w:rsid w:val="009F2C0E"/>
    <w:rsid w:val="009F2CD2"/>
    <w:rsid w:val="009F3701"/>
    <w:rsid w:val="009F3E76"/>
    <w:rsid w:val="009F4C7A"/>
    <w:rsid w:val="009F685F"/>
    <w:rsid w:val="009F710D"/>
    <w:rsid w:val="009F72DA"/>
    <w:rsid w:val="00A01829"/>
    <w:rsid w:val="00A038EC"/>
    <w:rsid w:val="00A03BEF"/>
    <w:rsid w:val="00A04759"/>
    <w:rsid w:val="00A05245"/>
    <w:rsid w:val="00A05B9A"/>
    <w:rsid w:val="00A07439"/>
    <w:rsid w:val="00A07D53"/>
    <w:rsid w:val="00A10720"/>
    <w:rsid w:val="00A1176A"/>
    <w:rsid w:val="00A12E6A"/>
    <w:rsid w:val="00A1503C"/>
    <w:rsid w:val="00A1659F"/>
    <w:rsid w:val="00A16841"/>
    <w:rsid w:val="00A16CAF"/>
    <w:rsid w:val="00A16F1A"/>
    <w:rsid w:val="00A177FB"/>
    <w:rsid w:val="00A17B7D"/>
    <w:rsid w:val="00A202CE"/>
    <w:rsid w:val="00A20F60"/>
    <w:rsid w:val="00A211B2"/>
    <w:rsid w:val="00A218FC"/>
    <w:rsid w:val="00A22207"/>
    <w:rsid w:val="00A22364"/>
    <w:rsid w:val="00A22525"/>
    <w:rsid w:val="00A23450"/>
    <w:rsid w:val="00A23D35"/>
    <w:rsid w:val="00A258D4"/>
    <w:rsid w:val="00A2654C"/>
    <w:rsid w:val="00A27187"/>
    <w:rsid w:val="00A27804"/>
    <w:rsid w:val="00A317E1"/>
    <w:rsid w:val="00A320A6"/>
    <w:rsid w:val="00A326B6"/>
    <w:rsid w:val="00A32AF8"/>
    <w:rsid w:val="00A3396C"/>
    <w:rsid w:val="00A34395"/>
    <w:rsid w:val="00A34DF4"/>
    <w:rsid w:val="00A35336"/>
    <w:rsid w:val="00A35360"/>
    <w:rsid w:val="00A35558"/>
    <w:rsid w:val="00A365AE"/>
    <w:rsid w:val="00A36B7C"/>
    <w:rsid w:val="00A4026A"/>
    <w:rsid w:val="00A403BD"/>
    <w:rsid w:val="00A4065D"/>
    <w:rsid w:val="00A4085F"/>
    <w:rsid w:val="00A40A39"/>
    <w:rsid w:val="00A40ACA"/>
    <w:rsid w:val="00A410BE"/>
    <w:rsid w:val="00A417DD"/>
    <w:rsid w:val="00A420F3"/>
    <w:rsid w:val="00A42195"/>
    <w:rsid w:val="00A42C97"/>
    <w:rsid w:val="00A42E5F"/>
    <w:rsid w:val="00A43376"/>
    <w:rsid w:val="00A4399B"/>
    <w:rsid w:val="00A43B3B"/>
    <w:rsid w:val="00A43D6E"/>
    <w:rsid w:val="00A44A17"/>
    <w:rsid w:val="00A45C2B"/>
    <w:rsid w:val="00A45FEE"/>
    <w:rsid w:val="00A46547"/>
    <w:rsid w:val="00A46D3E"/>
    <w:rsid w:val="00A4797A"/>
    <w:rsid w:val="00A51AC4"/>
    <w:rsid w:val="00A5320D"/>
    <w:rsid w:val="00A540A2"/>
    <w:rsid w:val="00A54D77"/>
    <w:rsid w:val="00A55253"/>
    <w:rsid w:val="00A5585F"/>
    <w:rsid w:val="00A55B57"/>
    <w:rsid w:val="00A563EF"/>
    <w:rsid w:val="00A61183"/>
    <w:rsid w:val="00A61A8F"/>
    <w:rsid w:val="00A61E7B"/>
    <w:rsid w:val="00A6386B"/>
    <w:rsid w:val="00A663C8"/>
    <w:rsid w:val="00A70D46"/>
    <w:rsid w:val="00A72366"/>
    <w:rsid w:val="00A72C54"/>
    <w:rsid w:val="00A73C0C"/>
    <w:rsid w:val="00A74530"/>
    <w:rsid w:val="00A74A04"/>
    <w:rsid w:val="00A753C2"/>
    <w:rsid w:val="00A7757B"/>
    <w:rsid w:val="00A77EDD"/>
    <w:rsid w:val="00A8023E"/>
    <w:rsid w:val="00A809F1"/>
    <w:rsid w:val="00A81B8A"/>
    <w:rsid w:val="00A81CF2"/>
    <w:rsid w:val="00A81E6E"/>
    <w:rsid w:val="00A81ED7"/>
    <w:rsid w:val="00A82CFB"/>
    <w:rsid w:val="00A84679"/>
    <w:rsid w:val="00A84E5A"/>
    <w:rsid w:val="00A8500D"/>
    <w:rsid w:val="00A855EC"/>
    <w:rsid w:val="00A859EB"/>
    <w:rsid w:val="00A86039"/>
    <w:rsid w:val="00A901D5"/>
    <w:rsid w:val="00A90207"/>
    <w:rsid w:val="00A902C0"/>
    <w:rsid w:val="00A90C99"/>
    <w:rsid w:val="00A92094"/>
    <w:rsid w:val="00A94361"/>
    <w:rsid w:val="00A947ED"/>
    <w:rsid w:val="00A95103"/>
    <w:rsid w:val="00A958CC"/>
    <w:rsid w:val="00A95E37"/>
    <w:rsid w:val="00A96650"/>
    <w:rsid w:val="00A96A9D"/>
    <w:rsid w:val="00AA1414"/>
    <w:rsid w:val="00AA1779"/>
    <w:rsid w:val="00AA18A0"/>
    <w:rsid w:val="00AA1C70"/>
    <w:rsid w:val="00AA2C60"/>
    <w:rsid w:val="00AA55FC"/>
    <w:rsid w:val="00AA5663"/>
    <w:rsid w:val="00AB136C"/>
    <w:rsid w:val="00AB177E"/>
    <w:rsid w:val="00AB2D51"/>
    <w:rsid w:val="00AB3727"/>
    <w:rsid w:val="00AB3786"/>
    <w:rsid w:val="00AB3DBC"/>
    <w:rsid w:val="00AB45C3"/>
    <w:rsid w:val="00AB48B0"/>
    <w:rsid w:val="00AB54D5"/>
    <w:rsid w:val="00AB6F96"/>
    <w:rsid w:val="00AC0886"/>
    <w:rsid w:val="00AC0D62"/>
    <w:rsid w:val="00AC19BA"/>
    <w:rsid w:val="00AC2773"/>
    <w:rsid w:val="00AC4CEB"/>
    <w:rsid w:val="00AC564A"/>
    <w:rsid w:val="00AC57E6"/>
    <w:rsid w:val="00AC58E4"/>
    <w:rsid w:val="00AC5E7E"/>
    <w:rsid w:val="00AC6430"/>
    <w:rsid w:val="00AD0325"/>
    <w:rsid w:val="00AD0ADD"/>
    <w:rsid w:val="00AD1929"/>
    <w:rsid w:val="00AD58F2"/>
    <w:rsid w:val="00AD61B6"/>
    <w:rsid w:val="00AD6214"/>
    <w:rsid w:val="00AD7BFE"/>
    <w:rsid w:val="00AD7C26"/>
    <w:rsid w:val="00AE019C"/>
    <w:rsid w:val="00AE13E3"/>
    <w:rsid w:val="00AE4221"/>
    <w:rsid w:val="00AE537A"/>
    <w:rsid w:val="00AE5E85"/>
    <w:rsid w:val="00AE6933"/>
    <w:rsid w:val="00AE6E7B"/>
    <w:rsid w:val="00AE7B1A"/>
    <w:rsid w:val="00AE7E68"/>
    <w:rsid w:val="00AE7F08"/>
    <w:rsid w:val="00AF278A"/>
    <w:rsid w:val="00AF35B3"/>
    <w:rsid w:val="00AF44D8"/>
    <w:rsid w:val="00AF492A"/>
    <w:rsid w:val="00AF5A78"/>
    <w:rsid w:val="00AF6C3B"/>
    <w:rsid w:val="00B00F69"/>
    <w:rsid w:val="00B01E75"/>
    <w:rsid w:val="00B04C02"/>
    <w:rsid w:val="00B0593F"/>
    <w:rsid w:val="00B07E4B"/>
    <w:rsid w:val="00B11236"/>
    <w:rsid w:val="00B12252"/>
    <w:rsid w:val="00B124E5"/>
    <w:rsid w:val="00B12C09"/>
    <w:rsid w:val="00B14102"/>
    <w:rsid w:val="00B143EC"/>
    <w:rsid w:val="00B14BB5"/>
    <w:rsid w:val="00B14D75"/>
    <w:rsid w:val="00B1597B"/>
    <w:rsid w:val="00B17F9F"/>
    <w:rsid w:val="00B201E6"/>
    <w:rsid w:val="00B2261A"/>
    <w:rsid w:val="00B227CE"/>
    <w:rsid w:val="00B22D51"/>
    <w:rsid w:val="00B23BBE"/>
    <w:rsid w:val="00B23E62"/>
    <w:rsid w:val="00B2789C"/>
    <w:rsid w:val="00B27AD4"/>
    <w:rsid w:val="00B31F49"/>
    <w:rsid w:val="00B3365E"/>
    <w:rsid w:val="00B33DF0"/>
    <w:rsid w:val="00B357BD"/>
    <w:rsid w:val="00B368A4"/>
    <w:rsid w:val="00B37B80"/>
    <w:rsid w:val="00B41390"/>
    <w:rsid w:val="00B418E4"/>
    <w:rsid w:val="00B41936"/>
    <w:rsid w:val="00B41D97"/>
    <w:rsid w:val="00B42408"/>
    <w:rsid w:val="00B43972"/>
    <w:rsid w:val="00B43AD1"/>
    <w:rsid w:val="00B44102"/>
    <w:rsid w:val="00B447ED"/>
    <w:rsid w:val="00B45824"/>
    <w:rsid w:val="00B469CC"/>
    <w:rsid w:val="00B51248"/>
    <w:rsid w:val="00B52238"/>
    <w:rsid w:val="00B52415"/>
    <w:rsid w:val="00B53341"/>
    <w:rsid w:val="00B53595"/>
    <w:rsid w:val="00B54924"/>
    <w:rsid w:val="00B54A90"/>
    <w:rsid w:val="00B55E39"/>
    <w:rsid w:val="00B569BD"/>
    <w:rsid w:val="00B56BD7"/>
    <w:rsid w:val="00B5757D"/>
    <w:rsid w:val="00B57B2C"/>
    <w:rsid w:val="00B61EB2"/>
    <w:rsid w:val="00B629DD"/>
    <w:rsid w:val="00B62C2D"/>
    <w:rsid w:val="00B63824"/>
    <w:rsid w:val="00B63947"/>
    <w:rsid w:val="00B647DE"/>
    <w:rsid w:val="00B6552A"/>
    <w:rsid w:val="00B65ED2"/>
    <w:rsid w:val="00B66F1F"/>
    <w:rsid w:val="00B66F8D"/>
    <w:rsid w:val="00B672BA"/>
    <w:rsid w:val="00B70444"/>
    <w:rsid w:val="00B71DBE"/>
    <w:rsid w:val="00B7286F"/>
    <w:rsid w:val="00B72C55"/>
    <w:rsid w:val="00B735F9"/>
    <w:rsid w:val="00B74E59"/>
    <w:rsid w:val="00B7721F"/>
    <w:rsid w:val="00B77449"/>
    <w:rsid w:val="00B77D7E"/>
    <w:rsid w:val="00B807EB"/>
    <w:rsid w:val="00B812ED"/>
    <w:rsid w:val="00B82C86"/>
    <w:rsid w:val="00B83860"/>
    <w:rsid w:val="00B84536"/>
    <w:rsid w:val="00B85CA7"/>
    <w:rsid w:val="00B8670C"/>
    <w:rsid w:val="00B903D1"/>
    <w:rsid w:val="00B90FC5"/>
    <w:rsid w:val="00B922DB"/>
    <w:rsid w:val="00B93155"/>
    <w:rsid w:val="00B9517A"/>
    <w:rsid w:val="00B95BDD"/>
    <w:rsid w:val="00B964AE"/>
    <w:rsid w:val="00B96713"/>
    <w:rsid w:val="00B96D3B"/>
    <w:rsid w:val="00B9768E"/>
    <w:rsid w:val="00BA0447"/>
    <w:rsid w:val="00BA0D8B"/>
    <w:rsid w:val="00BA16A0"/>
    <w:rsid w:val="00BA20A1"/>
    <w:rsid w:val="00BA25C0"/>
    <w:rsid w:val="00BA2732"/>
    <w:rsid w:val="00BA32BB"/>
    <w:rsid w:val="00BA4CA8"/>
    <w:rsid w:val="00BA659C"/>
    <w:rsid w:val="00BA6DAE"/>
    <w:rsid w:val="00BB0190"/>
    <w:rsid w:val="00BB0D3B"/>
    <w:rsid w:val="00BB1235"/>
    <w:rsid w:val="00BB12D0"/>
    <w:rsid w:val="00BB13D9"/>
    <w:rsid w:val="00BB1A49"/>
    <w:rsid w:val="00BB36DD"/>
    <w:rsid w:val="00BB3889"/>
    <w:rsid w:val="00BB41DB"/>
    <w:rsid w:val="00BB47E4"/>
    <w:rsid w:val="00BB5688"/>
    <w:rsid w:val="00BB63D4"/>
    <w:rsid w:val="00BB67AA"/>
    <w:rsid w:val="00BB6D3D"/>
    <w:rsid w:val="00BB7273"/>
    <w:rsid w:val="00BB7D83"/>
    <w:rsid w:val="00BC04AA"/>
    <w:rsid w:val="00BC15AD"/>
    <w:rsid w:val="00BC2277"/>
    <w:rsid w:val="00BC231F"/>
    <w:rsid w:val="00BC4475"/>
    <w:rsid w:val="00BC4F27"/>
    <w:rsid w:val="00BD0D01"/>
    <w:rsid w:val="00BD161F"/>
    <w:rsid w:val="00BD1BB6"/>
    <w:rsid w:val="00BD21C1"/>
    <w:rsid w:val="00BD3603"/>
    <w:rsid w:val="00BD420D"/>
    <w:rsid w:val="00BD5AEC"/>
    <w:rsid w:val="00BD5D9D"/>
    <w:rsid w:val="00BD645B"/>
    <w:rsid w:val="00BD65B9"/>
    <w:rsid w:val="00BE018A"/>
    <w:rsid w:val="00BE0C76"/>
    <w:rsid w:val="00BE1806"/>
    <w:rsid w:val="00BE235C"/>
    <w:rsid w:val="00BE2643"/>
    <w:rsid w:val="00BE40AF"/>
    <w:rsid w:val="00BE5273"/>
    <w:rsid w:val="00BE5A4D"/>
    <w:rsid w:val="00BF120C"/>
    <w:rsid w:val="00BF1867"/>
    <w:rsid w:val="00BF2550"/>
    <w:rsid w:val="00BF27E7"/>
    <w:rsid w:val="00BF330F"/>
    <w:rsid w:val="00BF333B"/>
    <w:rsid w:val="00BF3EDF"/>
    <w:rsid w:val="00BF465A"/>
    <w:rsid w:val="00BF47E6"/>
    <w:rsid w:val="00BF4813"/>
    <w:rsid w:val="00BF4AFF"/>
    <w:rsid w:val="00BF4DF5"/>
    <w:rsid w:val="00BF5501"/>
    <w:rsid w:val="00BF602C"/>
    <w:rsid w:val="00BF6AA9"/>
    <w:rsid w:val="00BF6C55"/>
    <w:rsid w:val="00C002C2"/>
    <w:rsid w:val="00C0055B"/>
    <w:rsid w:val="00C01351"/>
    <w:rsid w:val="00C02CE1"/>
    <w:rsid w:val="00C0358E"/>
    <w:rsid w:val="00C03FC4"/>
    <w:rsid w:val="00C0581B"/>
    <w:rsid w:val="00C05D4C"/>
    <w:rsid w:val="00C11170"/>
    <w:rsid w:val="00C1197C"/>
    <w:rsid w:val="00C11CD6"/>
    <w:rsid w:val="00C130A9"/>
    <w:rsid w:val="00C137B2"/>
    <w:rsid w:val="00C13910"/>
    <w:rsid w:val="00C13ED8"/>
    <w:rsid w:val="00C15490"/>
    <w:rsid w:val="00C22E41"/>
    <w:rsid w:val="00C24117"/>
    <w:rsid w:val="00C26E13"/>
    <w:rsid w:val="00C26E48"/>
    <w:rsid w:val="00C26E89"/>
    <w:rsid w:val="00C26F77"/>
    <w:rsid w:val="00C27E9D"/>
    <w:rsid w:val="00C314C4"/>
    <w:rsid w:val="00C3436A"/>
    <w:rsid w:val="00C34DD9"/>
    <w:rsid w:val="00C35023"/>
    <w:rsid w:val="00C35A76"/>
    <w:rsid w:val="00C35C81"/>
    <w:rsid w:val="00C35E35"/>
    <w:rsid w:val="00C364A2"/>
    <w:rsid w:val="00C36E77"/>
    <w:rsid w:val="00C40B3D"/>
    <w:rsid w:val="00C410D7"/>
    <w:rsid w:val="00C413F7"/>
    <w:rsid w:val="00C414A3"/>
    <w:rsid w:val="00C418B7"/>
    <w:rsid w:val="00C42C3E"/>
    <w:rsid w:val="00C43C58"/>
    <w:rsid w:val="00C4531F"/>
    <w:rsid w:val="00C46033"/>
    <w:rsid w:val="00C469AE"/>
    <w:rsid w:val="00C50E03"/>
    <w:rsid w:val="00C50FA8"/>
    <w:rsid w:val="00C51283"/>
    <w:rsid w:val="00C538C2"/>
    <w:rsid w:val="00C53B0E"/>
    <w:rsid w:val="00C5425D"/>
    <w:rsid w:val="00C54D5F"/>
    <w:rsid w:val="00C550CF"/>
    <w:rsid w:val="00C554CE"/>
    <w:rsid w:val="00C55B45"/>
    <w:rsid w:val="00C567CB"/>
    <w:rsid w:val="00C56EEA"/>
    <w:rsid w:val="00C57DA2"/>
    <w:rsid w:val="00C61664"/>
    <w:rsid w:val="00C6205D"/>
    <w:rsid w:val="00C62B76"/>
    <w:rsid w:val="00C62CDC"/>
    <w:rsid w:val="00C632D0"/>
    <w:rsid w:val="00C648F5"/>
    <w:rsid w:val="00C654B9"/>
    <w:rsid w:val="00C73A4E"/>
    <w:rsid w:val="00C760BC"/>
    <w:rsid w:val="00C7732C"/>
    <w:rsid w:val="00C77934"/>
    <w:rsid w:val="00C801BB"/>
    <w:rsid w:val="00C80E99"/>
    <w:rsid w:val="00C844A3"/>
    <w:rsid w:val="00C847F9"/>
    <w:rsid w:val="00C849A2"/>
    <w:rsid w:val="00C84F8D"/>
    <w:rsid w:val="00C854DE"/>
    <w:rsid w:val="00C85655"/>
    <w:rsid w:val="00C85FF3"/>
    <w:rsid w:val="00C8660D"/>
    <w:rsid w:val="00C86B63"/>
    <w:rsid w:val="00C86E2C"/>
    <w:rsid w:val="00C87904"/>
    <w:rsid w:val="00C9050F"/>
    <w:rsid w:val="00C929C6"/>
    <w:rsid w:val="00CA08C4"/>
    <w:rsid w:val="00CA1DB6"/>
    <w:rsid w:val="00CA2559"/>
    <w:rsid w:val="00CA2934"/>
    <w:rsid w:val="00CA2FBD"/>
    <w:rsid w:val="00CA4271"/>
    <w:rsid w:val="00CA5937"/>
    <w:rsid w:val="00CA5A1C"/>
    <w:rsid w:val="00CA68B0"/>
    <w:rsid w:val="00CA76E8"/>
    <w:rsid w:val="00CA7C04"/>
    <w:rsid w:val="00CA7E92"/>
    <w:rsid w:val="00CB1AA3"/>
    <w:rsid w:val="00CB1C21"/>
    <w:rsid w:val="00CB2095"/>
    <w:rsid w:val="00CB37A2"/>
    <w:rsid w:val="00CB4B7D"/>
    <w:rsid w:val="00CB54B6"/>
    <w:rsid w:val="00CB5951"/>
    <w:rsid w:val="00CB60C0"/>
    <w:rsid w:val="00CB6FFA"/>
    <w:rsid w:val="00CB7A21"/>
    <w:rsid w:val="00CC01B1"/>
    <w:rsid w:val="00CC179E"/>
    <w:rsid w:val="00CC221D"/>
    <w:rsid w:val="00CC386F"/>
    <w:rsid w:val="00CC44F3"/>
    <w:rsid w:val="00CC5C98"/>
    <w:rsid w:val="00CD0454"/>
    <w:rsid w:val="00CD1886"/>
    <w:rsid w:val="00CD234D"/>
    <w:rsid w:val="00CD27C9"/>
    <w:rsid w:val="00CD2952"/>
    <w:rsid w:val="00CD2A43"/>
    <w:rsid w:val="00CD2A95"/>
    <w:rsid w:val="00CD313B"/>
    <w:rsid w:val="00CD4A2B"/>
    <w:rsid w:val="00CD5B0C"/>
    <w:rsid w:val="00CD6047"/>
    <w:rsid w:val="00CD6E16"/>
    <w:rsid w:val="00CD7306"/>
    <w:rsid w:val="00CD7565"/>
    <w:rsid w:val="00CD7A21"/>
    <w:rsid w:val="00CE0727"/>
    <w:rsid w:val="00CE0D85"/>
    <w:rsid w:val="00CE1071"/>
    <w:rsid w:val="00CE133F"/>
    <w:rsid w:val="00CE21D0"/>
    <w:rsid w:val="00CE3790"/>
    <w:rsid w:val="00CE3D22"/>
    <w:rsid w:val="00CE56AB"/>
    <w:rsid w:val="00CE7A44"/>
    <w:rsid w:val="00CF1DAB"/>
    <w:rsid w:val="00CF52BD"/>
    <w:rsid w:val="00CF56A1"/>
    <w:rsid w:val="00CF654D"/>
    <w:rsid w:val="00CF6BA5"/>
    <w:rsid w:val="00CF764B"/>
    <w:rsid w:val="00CF7D7F"/>
    <w:rsid w:val="00CF7DFC"/>
    <w:rsid w:val="00D02503"/>
    <w:rsid w:val="00D02EF6"/>
    <w:rsid w:val="00D036CB"/>
    <w:rsid w:val="00D03E28"/>
    <w:rsid w:val="00D05374"/>
    <w:rsid w:val="00D05601"/>
    <w:rsid w:val="00D0596A"/>
    <w:rsid w:val="00D0630C"/>
    <w:rsid w:val="00D0641A"/>
    <w:rsid w:val="00D07C71"/>
    <w:rsid w:val="00D1128C"/>
    <w:rsid w:val="00D117CB"/>
    <w:rsid w:val="00D1455C"/>
    <w:rsid w:val="00D14A01"/>
    <w:rsid w:val="00D15BE7"/>
    <w:rsid w:val="00D16C62"/>
    <w:rsid w:val="00D16C88"/>
    <w:rsid w:val="00D2482B"/>
    <w:rsid w:val="00D24CE6"/>
    <w:rsid w:val="00D24F82"/>
    <w:rsid w:val="00D26269"/>
    <w:rsid w:val="00D26C8D"/>
    <w:rsid w:val="00D2760E"/>
    <w:rsid w:val="00D30202"/>
    <w:rsid w:val="00D30993"/>
    <w:rsid w:val="00D30FB5"/>
    <w:rsid w:val="00D31165"/>
    <w:rsid w:val="00D33BC1"/>
    <w:rsid w:val="00D33FC0"/>
    <w:rsid w:val="00D3417D"/>
    <w:rsid w:val="00D3423A"/>
    <w:rsid w:val="00D342AE"/>
    <w:rsid w:val="00D3469D"/>
    <w:rsid w:val="00D34C2C"/>
    <w:rsid w:val="00D3569A"/>
    <w:rsid w:val="00D35A90"/>
    <w:rsid w:val="00D36FFD"/>
    <w:rsid w:val="00D37675"/>
    <w:rsid w:val="00D37791"/>
    <w:rsid w:val="00D42D0B"/>
    <w:rsid w:val="00D43267"/>
    <w:rsid w:val="00D43771"/>
    <w:rsid w:val="00D43D65"/>
    <w:rsid w:val="00D45807"/>
    <w:rsid w:val="00D46148"/>
    <w:rsid w:val="00D461DE"/>
    <w:rsid w:val="00D46D6D"/>
    <w:rsid w:val="00D4798D"/>
    <w:rsid w:val="00D52048"/>
    <w:rsid w:val="00D5209F"/>
    <w:rsid w:val="00D5322E"/>
    <w:rsid w:val="00D5493E"/>
    <w:rsid w:val="00D54E27"/>
    <w:rsid w:val="00D554C6"/>
    <w:rsid w:val="00D569A5"/>
    <w:rsid w:val="00D569E6"/>
    <w:rsid w:val="00D57F4B"/>
    <w:rsid w:val="00D6000E"/>
    <w:rsid w:val="00D60788"/>
    <w:rsid w:val="00D617E7"/>
    <w:rsid w:val="00D6284F"/>
    <w:rsid w:val="00D636DA"/>
    <w:rsid w:val="00D63A4A"/>
    <w:rsid w:val="00D63A66"/>
    <w:rsid w:val="00D64A59"/>
    <w:rsid w:val="00D64FB2"/>
    <w:rsid w:val="00D666A6"/>
    <w:rsid w:val="00D712D8"/>
    <w:rsid w:val="00D721A8"/>
    <w:rsid w:val="00D7307B"/>
    <w:rsid w:val="00D744FE"/>
    <w:rsid w:val="00D74785"/>
    <w:rsid w:val="00D752F8"/>
    <w:rsid w:val="00D75315"/>
    <w:rsid w:val="00D765D7"/>
    <w:rsid w:val="00D768C0"/>
    <w:rsid w:val="00D768ED"/>
    <w:rsid w:val="00D772D8"/>
    <w:rsid w:val="00D773BB"/>
    <w:rsid w:val="00D77849"/>
    <w:rsid w:val="00D80C76"/>
    <w:rsid w:val="00D82521"/>
    <w:rsid w:val="00D82794"/>
    <w:rsid w:val="00D8301D"/>
    <w:rsid w:val="00D84CF4"/>
    <w:rsid w:val="00D84D5D"/>
    <w:rsid w:val="00D865FA"/>
    <w:rsid w:val="00D86EDF"/>
    <w:rsid w:val="00D904D3"/>
    <w:rsid w:val="00D91EC8"/>
    <w:rsid w:val="00D921CB"/>
    <w:rsid w:val="00D92EB7"/>
    <w:rsid w:val="00D93626"/>
    <w:rsid w:val="00D9462C"/>
    <w:rsid w:val="00D957AC"/>
    <w:rsid w:val="00D95D04"/>
    <w:rsid w:val="00D95EC8"/>
    <w:rsid w:val="00D96BC3"/>
    <w:rsid w:val="00D970D2"/>
    <w:rsid w:val="00D97438"/>
    <w:rsid w:val="00D97653"/>
    <w:rsid w:val="00DA10AF"/>
    <w:rsid w:val="00DA13C1"/>
    <w:rsid w:val="00DA1B48"/>
    <w:rsid w:val="00DA1B5E"/>
    <w:rsid w:val="00DA3705"/>
    <w:rsid w:val="00DA3DFF"/>
    <w:rsid w:val="00DA44B1"/>
    <w:rsid w:val="00DA480F"/>
    <w:rsid w:val="00DA4992"/>
    <w:rsid w:val="00DA5283"/>
    <w:rsid w:val="00DA5FD3"/>
    <w:rsid w:val="00DA72A1"/>
    <w:rsid w:val="00DA786E"/>
    <w:rsid w:val="00DB00EA"/>
    <w:rsid w:val="00DB08C5"/>
    <w:rsid w:val="00DB0B3F"/>
    <w:rsid w:val="00DB12CB"/>
    <w:rsid w:val="00DB2B46"/>
    <w:rsid w:val="00DB2EE2"/>
    <w:rsid w:val="00DB3C1B"/>
    <w:rsid w:val="00DB435D"/>
    <w:rsid w:val="00DB46B9"/>
    <w:rsid w:val="00DB5ECF"/>
    <w:rsid w:val="00DB7A29"/>
    <w:rsid w:val="00DB7CE6"/>
    <w:rsid w:val="00DC019D"/>
    <w:rsid w:val="00DC0F22"/>
    <w:rsid w:val="00DC2F42"/>
    <w:rsid w:val="00DC361A"/>
    <w:rsid w:val="00DC4302"/>
    <w:rsid w:val="00DC43C2"/>
    <w:rsid w:val="00DC4F6D"/>
    <w:rsid w:val="00DC4F93"/>
    <w:rsid w:val="00DC54A9"/>
    <w:rsid w:val="00DC76CC"/>
    <w:rsid w:val="00DC77D6"/>
    <w:rsid w:val="00DD0551"/>
    <w:rsid w:val="00DD2043"/>
    <w:rsid w:val="00DD2F0F"/>
    <w:rsid w:val="00DD32F3"/>
    <w:rsid w:val="00DD4C12"/>
    <w:rsid w:val="00DD4C7F"/>
    <w:rsid w:val="00DD5D75"/>
    <w:rsid w:val="00DD65E0"/>
    <w:rsid w:val="00DD664B"/>
    <w:rsid w:val="00DD7657"/>
    <w:rsid w:val="00DD7C25"/>
    <w:rsid w:val="00DE0A51"/>
    <w:rsid w:val="00DE1E09"/>
    <w:rsid w:val="00DE2C38"/>
    <w:rsid w:val="00DE305B"/>
    <w:rsid w:val="00DE3A2D"/>
    <w:rsid w:val="00DE52B1"/>
    <w:rsid w:val="00DE5998"/>
    <w:rsid w:val="00DE64AD"/>
    <w:rsid w:val="00DE6FEE"/>
    <w:rsid w:val="00DF2389"/>
    <w:rsid w:val="00DF2BC8"/>
    <w:rsid w:val="00DF2D1B"/>
    <w:rsid w:val="00DF34C2"/>
    <w:rsid w:val="00DF3752"/>
    <w:rsid w:val="00DF3C81"/>
    <w:rsid w:val="00DF46EF"/>
    <w:rsid w:val="00DF4934"/>
    <w:rsid w:val="00DF4F27"/>
    <w:rsid w:val="00DF5316"/>
    <w:rsid w:val="00DF542A"/>
    <w:rsid w:val="00DF5D27"/>
    <w:rsid w:val="00DF5FC2"/>
    <w:rsid w:val="00DF63E1"/>
    <w:rsid w:val="00E0449E"/>
    <w:rsid w:val="00E12535"/>
    <w:rsid w:val="00E14EC1"/>
    <w:rsid w:val="00E16740"/>
    <w:rsid w:val="00E16EDE"/>
    <w:rsid w:val="00E17548"/>
    <w:rsid w:val="00E17603"/>
    <w:rsid w:val="00E201F1"/>
    <w:rsid w:val="00E204F8"/>
    <w:rsid w:val="00E20813"/>
    <w:rsid w:val="00E20AC3"/>
    <w:rsid w:val="00E220E3"/>
    <w:rsid w:val="00E2478A"/>
    <w:rsid w:val="00E250F8"/>
    <w:rsid w:val="00E2557E"/>
    <w:rsid w:val="00E25B4A"/>
    <w:rsid w:val="00E27D2F"/>
    <w:rsid w:val="00E314C2"/>
    <w:rsid w:val="00E316D3"/>
    <w:rsid w:val="00E33E6C"/>
    <w:rsid w:val="00E35833"/>
    <w:rsid w:val="00E359F7"/>
    <w:rsid w:val="00E36BAB"/>
    <w:rsid w:val="00E37DB8"/>
    <w:rsid w:val="00E40091"/>
    <w:rsid w:val="00E405A9"/>
    <w:rsid w:val="00E405E0"/>
    <w:rsid w:val="00E41012"/>
    <w:rsid w:val="00E428F7"/>
    <w:rsid w:val="00E42CA4"/>
    <w:rsid w:val="00E4456A"/>
    <w:rsid w:val="00E44FF4"/>
    <w:rsid w:val="00E455B7"/>
    <w:rsid w:val="00E47E3B"/>
    <w:rsid w:val="00E50539"/>
    <w:rsid w:val="00E513DB"/>
    <w:rsid w:val="00E51497"/>
    <w:rsid w:val="00E51E19"/>
    <w:rsid w:val="00E52D3B"/>
    <w:rsid w:val="00E52F46"/>
    <w:rsid w:val="00E53653"/>
    <w:rsid w:val="00E55AF5"/>
    <w:rsid w:val="00E564B2"/>
    <w:rsid w:val="00E60BDF"/>
    <w:rsid w:val="00E61CDA"/>
    <w:rsid w:val="00E633D1"/>
    <w:rsid w:val="00E63B91"/>
    <w:rsid w:val="00E6460D"/>
    <w:rsid w:val="00E65D24"/>
    <w:rsid w:val="00E675D5"/>
    <w:rsid w:val="00E67826"/>
    <w:rsid w:val="00E71867"/>
    <w:rsid w:val="00E72947"/>
    <w:rsid w:val="00E72DE9"/>
    <w:rsid w:val="00E73421"/>
    <w:rsid w:val="00E74772"/>
    <w:rsid w:val="00E74B62"/>
    <w:rsid w:val="00E77BA5"/>
    <w:rsid w:val="00E807E5"/>
    <w:rsid w:val="00E81729"/>
    <w:rsid w:val="00E81B54"/>
    <w:rsid w:val="00E827D1"/>
    <w:rsid w:val="00E8396D"/>
    <w:rsid w:val="00E83B36"/>
    <w:rsid w:val="00E83F61"/>
    <w:rsid w:val="00E847EE"/>
    <w:rsid w:val="00E86A4A"/>
    <w:rsid w:val="00E876A4"/>
    <w:rsid w:val="00E87DDC"/>
    <w:rsid w:val="00E93BCE"/>
    <w:rsid w:val="00E94394"/>
    <w:rsid w:val="00E94BFE"/>
    <w:rsid w:val="00E96180"/>
    <w:rsid w:val="00E96A8A"/>
    <w:rsid w:val="00E96B03"/>
    <w:rsid w:val="00E96B23"/>
    <w:rsid w:val="00E96EA8"/>
    <w:rsid w:val="00E97E38"/>
    <w:rsid w:val="00EA0777"/>
    <w:rsid w:val="00EA0A45"/>
    <w:rsid w:val="00EA2A7D"/>
    <w:rsid w:val="00EA35FB"/>
    <w:rsid w:val="00EA5053"/>
    <w:rsid w:val="00EA52CC"/>
    <w:rsid w:val="00EA5930"/>
    <w:rsid w:val="00EA6574"/>
    <w:rsid w:val="00EA7120"/>
    <w:rsid w:val="00EA7A0C"/>
    <w:rsid w:val="00EA7C12"/>
    <w:rsid w:val="00EA7DFE"/>
    <w:rsid w:val="00EB0B84"/>
    <w:rsid w:val="00EB2475"/>
    <w:rsid w:val="00EB2D35"/>
    <w:rsid w:val="00EB2D47"/>
    <w:rsid w:val="00EB3742"/>
    <w:rsid w:val="00EB391A"/>
    <w:rsid w:val="00EB4FE6"/>
    <w:rsid w:val="00EB5FB6"/>
    <w:rsid w:val="00EC17AF"/>
    <w:rsid w:val="00EC1D1B"/>
    <w:rsid w:val="00EC2C0B"/>
    <w:rsid w:val="00EC5177"/>
    <w:rsid w:val="00EC5541"/>
    <w:rsid w:val="00EC5AC5"/>
    <w:rsid w:val="00EC5F9C"/>
    <w:rsid w:val="00EC6643"/>
    <w:rsid w:val="00EC77D8"/>
    <w:rsid w:val="00ED13FC"/>
    <w:rsid w:val="00ED1DCB"/>
    <w:rsid w:val="00ED2F7F"/>
    <w:rsid w:val="00ED3362"/>
    <w:rsid w:val="00ED50A3"/>
    <w:rsid w:val="00ED525F"/>
    <w:rsid w:val="00ED5777"/>
    <w:rsid w:val="00ED5FE5"/>
    <w:rsid w:val="00ED79D3"/>
    <w:rsid w:val="00ED7E21"/>
    <w:rsid w:val="00EE00B3"/>
    <w:rsid w:val="00EE0401"/>
    <w:rsid w:val="00EE14D8"/>
    <w:rsid w:val="00EE2E2B"/>
    <w:rsid w:val="00EE403E"/>
    <w:rsid w:val="00EE61F9"/>
    <w:rsid w:val="00EE6E36"/>
    <w:rsid w:val="00EF02DA"/>
    <w:rsid w:val="00EF0808"/>
    <w:rsid w:val="00EF0C97"/>
    <w:rsid w:val="00EF13CF"/>
    <w:rsid w:val="00EF267D"/>
    <w:rsid w:val="00EF312A"/>
    <w:rsid w:val="00EF3AA4"/>
    <w:rsid w:val="00EF447B"/>
    <w:rsid w:val="00EF467E"/>
    <w:rsid w:val="00EF5A5F"/>
    <w:rsid w:val="00EF69C5"/>
    <w:rsid w:val="00EF6A4F"/>
    <w:rsid w:val="00F02A20"/>
    <w:rsid w:val="00F02C90"/>
    <w:rsid w:val="00F02DAF"/>
    <w:rsid w:val="00F0308A"/>
    <w:rsid w:val="00F04657"/>
    <w:rsid w:val="00F04BEA"/>
    <w:rsid w:val="00F04FAB"/>
    <w:rsid w:val="00F0567B"/>
    <w:rsid w:val="00F070D8"/>
    <w:rsid w:val="00F073BC"/>
    <w:rsid w:val="00F12526"/>
    <w:rsid w:val="00F13949"/>
    <w:rsid w:val="00F13C62"/>
    <w:rsid w:val="00F148B9"/>
    <w:rsid w:val="00F159C8"/>
    <w:rsid w:val="00F16431"/>
    <w:rsid w:val="00F16B36"/>
    <w:rsid w:val="00F2049F"/>
    <w:rsid w:val="00F20698"/>
    <w:rsid w:val="00F20F69"/>
    <w:rsid w:val="00F21634"/>
    <w:rsid w:val="00F220C7"/>
    <w:rsid w:val="00F2236B"/>
    <w:rsid w:val="00F223D5"/>
    <w:rsid w:val="00F23A61"/>
    <w:rsid w:val="00F23C38"/>
    <w:rsid w:val="00F23DB5"/>
    <w:rsid w:val="00F243AB"/>
    <w:rsid w:val="00F24AFE"/>
    <w:rsid w:val="00F24F8A"/>
    <w:rsid w:val="00F253AE"/>
    <w:rsid w:val="00F253F3"/>
    <w:rsid w:val="00F2587C"/>
    <w:rsid w:val="00F25F87"/>
    <w:rsid w:val="00F302A9"/>
    <w:rsid w:val="00F30783"/>
    <w:rsid w:val="00F326A3"/>
    <w:rsid w:val="00F326F0"/>
    <w:rsid w:val="00F33BBE"/>
    <w:rsid w:val="00F3438B"/>
    <w:rsid w:val="00F344C5"/>
    <w:rsid w:val="00F356BB"/>
    <w:rsid w:val="00F35B76"/>
    <w:rsid w:val="00F37820"/>
    <w:rsid w:val="00F41A8F"/>
    <w:rsid w:val="00F45125"/>
    <w:rsid w:val="00F46303"/>
    <w:rsid w:val="00F465B9"/>
    <w:rsid w:val="00F500B7"/>
    <w:rsid w:val="00F506E6"/>
    <w:rsid w:val="00F522AF"/>
    <w:rsid w:val="00F525DA"/>
    <w:rsid w:val="00F53CBE"/>
    <w:rsid w:val="00F54CD7"/>
    <w:rsid w:val="00F571E5"/>
    <w:rsid w:val="00F618F6"/>
    <w:rsid w:val="00F619B2"/>
    <w:rsid w:val="00F6220A"/>
    <w:rsid w:val="00F62271"/>
    <w:rsid w:val="00F63631"/>
    <w:rsid w:val="00F636DF"/>
    <w:rsid w:val="00F63C41"/>
    <w:rsid w:val="00F63EF4"/>
    <w:rsid w:val="00F65C34"/>
    <w:rsid w:val="00F66556"/>
    <w:rsid w:val="00F6669C"/>
    <w:rsid w:val="00F7031C"/>
    <w:rsid w:val="00F71B5C"/>
    <w:rsid w:val="00F71EF1"/>
    <w:rsid w:val="00F7419E"/>
    <w:rsid w:val="00F754D2"/>
    <w:rsid w:val="00F762A3"/>
    <w:rsid w:val="00F81175"/>
    <w:rsid w:val="00F82CAF"/>
    <w:rsid w:val="00F83503"/>
    <w:rsid w:val="00F8411B"/>
    <w:rsid w:val="00F84230"/>
    <w:rsid w:val="00F85FEF"/>
    <w:rsid w:val="00F86290"/>
    <w:rsid w:val="00F86C01"/>
    <w:rsid w:val="00F87B1B"/>
    <w:rsid w:val="00F90D26"/>
    <w:rsid w:val="00F91A46"/>
    <w:rsid w:val="00F91B3E"/>
    <w:rsid w:val="00F92AAC"/>
    <w:rsid w:val="00F943F9"/>
    <w:rsid w:val="00F95A38"/>
    <w:rsid w:val="00F968FD"/>
    <w:rsid w:val="00F96C94"/>
    <w:rsid w:val="00F979E3"/>
    <w:rsid w:val="00FA1DC4"/>
    <w:rsid w:val="00FA4D25"/>
    <w:rsid w:val="00FA4E56"/>
    <w:rsid w:val="00FA6493"/>
    <w:rsid w:val="00FA64EB"/>
    <w:rsid w:val="00FA70AC"/>
    <w:rsid w:val="00FB1D02"/>
    <w:rsid w:val="00FB1DC1"/>
    <w:rsid w:val="00FB29BB"/>
    <w:rsid w:val="00FB2B34"/>
    <w:rsid w:val="00FB2F9E"/>
    <w:rsid w:val="00FB651F"/>
    <w:rsid w:val="00FB6F5C"/>
    <w:rsid w:val="00FB78DF"/>
    <w:rsid w:val="00FB7EEF"/>
    <w:rsid w:val="00FC0CC1"/>
    <w:rsid w:val="00FC186A"/>
    <w:rsid w:val="00FC1E1B"/>
    <w:rsid w:val="00FC22D9"/>
    <w:rsid w:val="00FC2C1A"/>
    <w:rsid w:val="00FC3BEE"/>
    <w:rsid w:val="00FC4011"/>
    <w:rsid w:val="00FC4320"/>
    <w:rsid w:val="00FC43FE"/>
    <w:rsid w:val="00FC6A1F"/>
    <w:rsid w:val="00FC715D"/>
    <w:rsid w:val="00FC745B"/>
    <w:rsid w:val="00FC7DEF"/>
    <w:rsid w:val="00FC7F77"/>
    <w:rsid w:val="00FD1176"/>
    <w:rsid w:val="00FD3436"/>
    <w:rsid w:val="00FD3E1E"/>
    <w:rsid w:val="00FD5489"/>
    <w:rsid w:val="00FD6828"/>
    <w:rsid w:val="00FD6F6C"/>
    <w:rsid w:val="00FD7034"/>
    <w:rsid w:val="00FD7175"/>
    <w:rsid w:val="00FD75A8"/>
    <w:rsid w:val="00FE1142"/>
    <w:rsid w:val="00FE27F3"/>
    <w:rsid w:val="00FE2A42"/>
    <w:rsid w:val="00FE3323"/>
    <w:rsid w:val="00FE5EE0"/>
    <w:rsid w:val="00FE6C12"/>
    <w:rsid w:val="00FF058B"/>
    <w:rsid w:val="00FF106E"/>
    <w:rsid w:val="00FF11CA"/>
    <w:rsid w:val="00FF3FA0"/>
    <w:rsid w:val="00FF4F82"/>
    <w:rsid w:val="00FF6132"/>
    <w:rsid w:val="00FF667C"/>
    <w:rsid w:val="00FF703C"/>
    <w:rsid w:val="00FF79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F85885"/>
  <w15:chartTrackingRefBased/>
  <w15:docId w15:val="{9AAA3DD4-F536-48C3-AFA1-C8A553FD8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32BA"/>
    <w:rPr>
      <w:sz w:val="24"/>
      <w:szCs w:val="24"/>
    </w:rPr>
  </w:style>
  <w:style w:type="paragraph" w:styleId="1a">
    <w:name w:val="heading 1"/>
    <w:basedOn w:val="a"/>
    <w:next w:val="a"/>
    <w:link w:val="1b"/>
    <w:uiPriority w:val="9"/>
    <w:qFormat/>
    <w:rsid w:val="00096430"/>
    <w:pPr>
      <w:keepNext/>
      <w:spacing w:before="240" w:after="60"/>
      <w:outlineLvl w:val="0"/>
    </w:pPr>
    <w:rPr>
      <w:rFonts w:ascii="Cambria" w:hAnsi="Cambria"/>
      <w:b/>
      <w:kern w:val="32"/>
      <w:sz w:val="32"/>
      <w:szCs w:val="20"/>
      <w:lang w:val="x-none" w:eastAsia="x-none"/>
    </w:rPr>
  </w:style>
  <w:style w:type="paragraph" w:styleId="20">
    <w:name w:val="heading 2"/>
    <w:basedOn w:val="a"/>
    <w:next w:val="a"/>
    <w:link w:val="21"/>
    <w:uiPriority w:val="9"/>
    <w:qFormat/>
    <w:rsid w:val="006C1258"/>
    <w:pPr>
      <w:keepNext/>
      <w:spacing w:before="240" w:after="60"/>
      <w:outlineLvl w:val="1"/>
    </w:pPr>
    <w:rPr>
      <w:rFonts w:ascii="Cambria" w:hAnsi="Cambria"/>
      <w:b/>
      <w:i/>
      <w:sz w:val="28"/>
      <w:szCs w:val="20"/>
      <w:lang w:val="x-none" w:eastAsia="x-none"/>
    </w:rPr>
  </w:style>
  <w:style w:type="paragraph" w:styleId="30">
    <w:name w:val="heading 3"/>
    <w:basedOn w:val="a"/>
    <w:next w:val="a"/>
    <w:link w:val="31"/>
    <w:uiPriority w:val="9"/>
    <w:qFormat/>
    <w:locked/>
    <w:rsid w:val="000D602C"/>
    <w:pPr>
      <w:spacing w:before="120" w:after="120" w:line="276" w:lineRule="auto"/>
      <w:jc w:val="both"/>
      <w:outlineLvl w:val="2"/>
    </w:pPr>
    <w:rPr>
      <w:bCs/>
      <w:sz w:val="22"/>
      <w:szCs w:val="22"/>
    </w:rPr>
  </w:style>
  <w:style w:type="paragraph" w:styleId="40">
    <w:name w:val="heading 4"/>
    <w:basedOn w:val="a"/>
    <w:next w:val="a"/>
    <w:link w:val="41"/>
    <w:uiPriority w:val="9"/>
    <w:qFormat/>
    <w:locked/>
    <w:rsid w:val="000D602C"/>
    <w:pPr>
      <w:spacing w:before="120" w:after="120" w:line="276" w:lineRule="auto"/>
      <w:jc w:val="both"/>
      <w:outlineLvl w:val="3"/>
    </w:pPr>
    <w:rPr>
      <w:bCs/>
      <w:iCs/>
      <w:sz w:val="22"/>
      <w:szCs w:val="22"/>
    </w:rPr>
  </w:style>
  <w:style w:type="paragraph" w:styleId="50">
    <w:name w:val="heading 5"/>
    <w:basedOn w:val="a"/>
    <w:next w:val="a"/>
    <w:link w:val="51"/>
    <w:uiPriority w:val="9"/>
    <w:qFormat/>
    <w:locked/>
    <w:rsid w:val="000D602C"/>
    <w:pPr>
      <w:keepNext/>
      <w:keepLines/>
      <w:spacing w:before="200" w:line="276" w:lineRule="auto"/>
      <w:jc w:val="both"/>
      <w:outlineLvl w:val="4"/>
    </w:pPr>
    <w:rPr>
      <w:sz w:val="22"/>
      <w:szCs w:val="22"/>
    </w:rPr>
  </w:style>
  <w:style w:type="paragraph" w:styleId="60">
    <w:name w:val="heading 6"/>
    <w:basedOn w:val="a"/>
    <w:next w:val="a"/>
    <w:link w:val="61"/>
    <w:uiPriority w:val="9"/>
    <w:qFormat/>
    <w:locked/>
    <w:rsid w:val="000D602C"/>
    <w:pPr>
      <w:keepNext/>
      <w:keepLines/>
      <w:spacing w:before="200" w:line="276" w:lineRule="auto"/>
      <w:jc w:val="both"/>
      <w:outlineLvl w:val="5"/>
    </w:pPr>
    <w:rPr>
      <w:i/>
      <w:iCs/>
      <w:color w:val="243F60"/>
      <w:sz w:val="22"/>
      <w:szCs w:val="22"/>
    </w:rPr>
  </w:style>
  <w:style w:type="paragraph" w:styleId="70">
    <w:name w:val="heading 7"/>
    <w:basedOn w:val="a"/>
    <w:next w:val="a"/>
    <w:link w:val="71"/>
    <w:uiPriority w:val="9"/>
    <w:qFormat/>
    <w:locked/>
    <w:rsid w:val="000D602C"/>
    <w:pPr>
      <w:keepNext/>
      <w:keepLines/>
      <w:spacing w:before="200" w:line="276" w:lineRule="auto"/>
      <w:jc w:val="both"/>
      <w:outlineLvl w:val="6"/>
    </w:pPr>
    <w:rPr>
      <w:i/>
      <w:iCs/>
      <w:color w:val="404040"/>
      <w:sz w:val="22"/>
      <w:szCs w:val="22"/>
    </w:rPr>
  </w:style>
  <w:style w:type="paragraph" w:styleId="80">
    <w:name w:val="heading 8"/>
    <w:basedOn w:val="a"/>
    <w:next w:val="a"/>
    <w:link w:val="81"/>
    <w:uiPriority w:val="9"/>
    <w:qFormat/>
    <w:locked/>
    <w:rsid w:val="000D602C"/>
    <w:pPr>
      <w:keepNext/>
      <w:keepLines/>
      <w:spacing w:before="200" w:line="276" w:lineRule="auto"/>
      <w:jc w:val="both"/>
      <w:outlineLvl w:val="7"/>
    </w:pPr>
    <w:rPr>
      <w:color w:val="4F81BD"/>
      <w:sz w:val="22"/>
      <w:szCs w:val="20"/>
    </w:rPr>
  </w:style>
  <w:style w:type="paragraph" w:styleId="90">
    <w:name w:val="heading 9"/>
    <w:basedOn w:val="a"/>
    <w:next w:val="a"/>
    <w:link w:val="91"/>
    <w:uiPriority w:val="9"/>
    <w:qFormat/>
    <w:locked/>
    <w:rsid w:val="000D602C"/>
    <w:pPr>
      <w:keepNext/>
      <w:keepLines/>
      <w:spacing w:before="200" w:line="276" w:lineRule="auto"/>
      <w:jc w:val="both"/>
      <w:outlineLvl w:val="8"/>
    </w:pPr>
    <w:rPr>
      <w:i/>
      <w:iCs/>
      <w:color w:val="40404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b">
    <w:name w:val="Заголовок 1 Знак"/>
    <w:link w:val="1a"/>
    <w:uiPriority w:val="99"/>
    <w:locked/>
    <w:rsid w:val="006C7F42"/>
    <w:rPr>
      <w:rFonts w:ascii="Cambria" w:hAnsi="Cambria" w:cs="Times New Roman"/>
      <w:b/>
      <w:kern w:val="32"/>
      <w:sz w:val="32"/>
    </w:rPr>
  </w:style>
  <w:style w:type="character" w:customStyle="1" w:styleId="21">
    <w:name w:val="Заголовок 2 Знак"/>
    <w:link w:val="20"/>
    <w:uiPriority w:val="99"/>
    <w:semiHidden/>
    <w:locked/>
    <w:rsid w:val="006C7F42"/>
    <w:rPr>
      <w:rFonts w:ascii="Cambria" w:hAnsi="Cambria" w:cs="Times New Roman"/>
      <w:b/>
      <w:i/>
      <w:sz w:val="28"/>
    </w:rPr>
  </w:style>
  <w:style w:type="paragraph" w:styleId="a3">
    <w:name w:val="header"/>
    <w:basedOn w:val="a"/>
    <w:link w:val="a4"/>
    <w:uiPriority w:val="99"/>
    <w:rsid w:val="003D006F"/>
    <w:pPr>
      <w:tabs>
        <w:tab w:val="center" w:pos="4677"/>
        <w:tab w:val="right" w:pos="9355"/>
      </w:tabs>
    </w:pPr>
    <w:rPr>
      <w:szCs w:val="20"/>
      <w:lang w:val="x-none" w:eastAsia="x-none"/>
    </w:rPr>
  </w:style>
  <w:style w:type="character" w:customStyle="1" w:styleId="a4">
    <w:name w:val="Верхний колонтитул Знак"/>
    <w:link w:val="a3"/>
    <w:uiPriority w:val="99"/>
    <w:locked/>
    <w:rsid w:val="006C7F42"/>
    <w:rPr>
      <w:rFonts w:cs="Times New Roman"/>
      <w:sz w:val="24"/>
    </w:rPr>
  </w:style>
  <w:style w:type="character" w:styleId="a5">
    <w:name w:val="page number"/>
    <w:uiPriority w:val="99"/>
    <w:rsid w:val="003D006F"/>
    <w:rPr>
      <w:rFonts w:cs="Times New Roman"/>
    </w:rPr>
  </w:style>
  <w:style w:type="paragraph" w:styleId="a6">
    <w:name w:val="footer"/>
    <w:basedOn w:val="a"/>
    <w:link w:val="a7"/>
    <w:uiPriority w:val="99"/>
    <w:rsid w:val="003D006F"/>
    <w:pPr>
      <w:tabs>
        <w:tab w:val="center" w:pos="4677"/>
        <w:tab w:val="right" w:pos="9355"/>
      </w:tabs>
    </w:pPr>
    <w:rPr>
      <w:szCs w:val="20"/>
      <w:lang w:val="x-none" w:eastAsia="x-none"/>
    </w:rPr>
  </w:style>
  <w:style w:type="character" w:customStyle="1" w:styleId="a7">
    <w:name w:val="Нижний колонтитул Знак"/>
    <w:link w:val="a6"/>
    <w:uiPriority w:val="99"/>
    <w:locked/>
    <w:rsid w:val="006C7F42"/>
    <w:rPr>
      <w:rFonts w:cs="Times New Roman"/>
      <w:sz w:val="24"/>
    </w:rPr>
  </w:style>
  <w:style w:type="paragraph" w:styleId="a8">
    <w:name w:val="Balloon Text"/>
    <w:basedOn w:val="a"/>
    <w:link w:val="a9"/>
    <w:uiPriority w:val="99"/>
    <w:semiHidden/>
    <w:rsid w:val="002B26F5"/>
    <w:rPr>
      <w:sz w:val="2"/>
      <w:szCs w:val="20"/>
      <w:lang w:val="x-none" w:eastAsia="x-none"/>
    </w:rPr>
  </w:style>
  <w:style w:type="character" w:customStyle="1" w:styleId="a9">
    <w:name w:val="Текст выноски Знак"/>
    <w:link w:val="a8"/>
    <w:uiPriority w:val="99"/>
    <w:semiHidden/>
    <w:locked/>
    <w:rsid w:val="006C7F42"/>
    <w:rPr>
      <w:rFonts w:cs="Times New Roman"/>
      <w:sz w:val="2"/>
    </w:rPr>
  </w:style>
  <w:style w:type="character" w:styleId="aa">
    <w:name w:val="Hyperlink"/>
    <w:uiPriority w:val="99"/>
    <w:rsid w:val="00FC43FE"/>
    <w:rPr>
      <w:rFonts w:cs="Times New Roman"/>
      <w:color w:val="0000FF"/>
      <w:u w:val="single"/>
    </w:rPr>
  </w:style>
  <w:style w:type="paragraph" w:styleId="ab">
    <w:name w:val="Block Text"/>
    <w:basedOn w:val="a"/>
    <w:uiPriority w:val="99"/>
    <w:rsid w:val="002B4D6D"/>
    <w:pPr>
      <w:ind w:left="284" w:right="-1" w:firstLine="709"/>
      <w:jc w:val="both"/>
    </w:pPr>
    <w:rPr>
      <w:sz w:val="20"/>
      <w:szCs w:val="20"/>
    </w:rPr>
  </w:style>
  <w:style w:type="paragraph" w:customStyle="1" w:styleId="ConsPlusNormal">
    <w:name w:val="ConsPlusNormal"/>
    <w:rsid w:val="00F66556"/>
    <w:pPr>
      <w:widowControl w:val="0"/>
      <w:autoSpaceDE w:val="0"/>
      <w:autoSpaceDN w:val="0"/>
      <w:adjustRightInd w:val="0"/>
      <w:ind w:firstLine="720"/>
    </w:pPr>
    <w:rPr>
      <w:rFonts w:ascii="Arial" w:hAnsi="Arial" w:cs="Arial"/>
    </w:rPr>
  </w:style>
  <w:style w:type="paragraph" w:styleId="ac">
    <w:name w:val="caption"/>
    <w:basedOn w:val="a"/>
    <w:next w:val="a"/>
    <w:uiPriority w:val="99"/>
    <w:qFormat/>
    <w:rsid w:val="00235F69"/>
    <w:rPr>
      <w:b/>
      <w:bCs/>
      <w:sz w:val="20"/>
      <w:szCs w:val="20"/>
    </w:rPr>
  </w:style>
  <w:style w:type="paragraph" w:styleId="ad">
    <w:name w:val="Body Text"/>
    <w:basedOn w:val="a"/>
    <w:link w:val="ae"/>
    <w:uiPriority w:val="99"/>
    <w:rsid w:val="00DB46B9"/>
    <w:rPr>
      <w:szCs w:val="20"/>
      <w:lang w:val="x-none" w:eastAsia="x-none"/>
    </w:rPr>
  </w:style>
  <w:style w:type="character" w:customStyle="1" w:styleId="ae">
    <w:name w:val="Основной текст Знак"/>
    <w:link w:val="ad"/>
    <w:uiPriority w:val="99"/>
    <w:semiHidden/>
    <w:locked/>
    <w:rsid w:val="006C7F42"/>
    <w:rPr>
      <w:rFonts w:cs="Times New Roman"/>
      <w:sz w:val="24"/>
    </w:rPr>
  </w:style>
  <w:style w:type="character" w:styleId="af">
    <w:name w:val="Strong"/>
    <w:uiPriority w:val="99"/>
    <w:qFormat/>
    <w:rsid w:val="00D43771"/>
    <w:rPr>
      <w:rFonts w:cs="Times New Roman"/>
      <w:b/>
    </w:rPr>
  </w:style>
  <w:style w:type="character" w:customStyle="1" w:styleId="apple-converted-space">
    <w:name w:val="apple-converted-space"/>
    <w:uiPriority w:val="99"/>
    <w:rsid w:val="00D43771"/>
  </w:style>
  <w:style w:type="paragraph" w:customStyle="1" w:styleId="ConsNonformat">
    <w:name w:val="ConsNonformat"/>
    <w:uiPriority w:val="99"/>
    <w:rsid w:val="00724F4E"/>
    <w:pPr>
      <w:widowControl w:val="0"/>
      <w:autoSpaceDE w:val="0"/>
      <w:autoSpaceDN w:val="0"/>
    </w:pPr>
    <w:rPr>
      <w:rFonts w:ascii="Courier New" w:hAnsi="Courier New"/>
    </w:rPr>
  </w:style>
  <w:style w:type="character" w:styleId="af0">
    <w:name w:val="FollowedHyperlink"/>
    <w:uiPriority w:val="99"/>
    <w:rsid w:val="004539DA"/>
    <w:rPr>
      <w:rFonts w:cs="Times New Roman"/>
      <w:color w:val="800080"/>
      <w:u w:val="single"/>
    </w:rPr>
  </w:style>
  <w:style w:type="character" w:customStyle="1" w:styleId="apple-style-span">
    <w:name w:val="apple-style-span"/>
    <w:uiPriority w:val="99"/>
    <w:rsid w:val="0014031B"/>
  </w:style>
  <w:style w:type="paragraph" w:customStyle="1" w:styleId="af1">
    <w:name w:val="обычный"/>
    <w:basedOn w:val="a"/>
    <w:uiPriority w:val="99"/>
    <w:rsid w:val="00D921CB"/>
    <w:rPr>
      <w:color w:val="000000"/>
      <w:sz w:val="20"/>
      <w:szCs w:val="20"/>
    </w:rPr>
  </w:style>
  <w:style w:type="paragraph" w:styleId="af2">
    <w:name w:val="Body Text Indent"/>
    <w:basedOn w:val="a"/>
    <w:link w:val="af3"/>
    <w:uiPriority w:val="99"/>
    <w:rsid w:val="000C3C79"/>
    <w:pPr>
      <w:spacing w:after="120"/>
      <w:ind w:left="283"/>
    </w:pPr>
    <w:rPr>
      <w:szCs w:val="20"/>
      <w:lang w:val="x-none" w:eastAsia="x-none"/>
    </w:rPr>
  </w:style>
  <w:style w:type="character" w:customStyle="1" w:styleId="af3">
    <w:name w:val="Основной текст с отступом Знак"/>
    <w:link w:val="af2"/>
    <w:uiPriority w:val="99"/>
    <w:locked/>
    <w:rsid w:val="000C3C79"/>
    <w:rPr>
      <w:rFonts w:cs="Times New Roman"/>
      <w:sz w:val="24"/>
    </w:rPr>
  </w:style>
  <w:style w:type="paragraph" w:styleId="22">
    <w:name w:val="Body Text 2"/>
    <w:basedOn w:val="a"/>
    <w:link w:val="23"/>
    <w:uiPriority w:val="99"/>
    <w:rsid w:val="000C3C79"/>
    <w:pPr>
      <w:spacing w:after="120" w:line="480" w:lineRule="auto"/>
    </w:pPr>
    <w:rPr>
      <w:szCs w:val="20"/>
      <w:lang w:val="x-none" w:eastAsia="x-none"/>
    </w:rPr>
  </w:style>
  <w:style w:type="character" w:customStyle="1" w:styleId="23">
    <w:name w:val="Основной текст 2 Знак"/>
    <w:link w:val="22"/>
    <w:uiPriority w:val="99"/>
    <w:locked/>
    <w:rsid w:val="000C3C79"/>
    <w:rPr>
      <w:rFonts w:cs="Times New Roman"/>
      <w:sz w:val="24"/>
    </w:rPr>
  </w:style>
  <w:style w:type="character" w:customStyle="1" w:styleId="js-phone-number">
    <w:name w:val="js-phone-number"/>
    <w:uiPriority w:val="99"/>
    <w:rsid w:val="002C329C"/>
  </w:style>
  <w:style w:type="character" w:customStyle="1" w:styleId="gbps2">
    <w:name w:val="gbps2"/>
    <w:uiPriority w:val="99"/>
    <w:rsid w:val="00DE305B"/>
  </w:style>
  <w:style w:type="paragraph" w:customStyle="1" w:styleId="af4">
    <w:name w:val="Таблица шапка"/>
    <w:basedOn w:val="a"/>
    <w:uiPriority w:val="99"/>
    <w:rsid w:val="00A55B57"/>
    <w:pPr>
      <w:keepNext/>
      <w:kinsoku w:val="0"/>
      <w:overflowPunct w:val="0"/>
      <w:autoSpaceDE w:val="0"/>
      <w:autoSpaceDN w:val="0"/>
      <w:spacing w:before="40" w:after="40"/>
    </w:pPr>
    <w:rPr>
      <w:sz w:val="18"/>
      <w:szCs w:val="18"/>
    </w:rPr>
  </w:style>
  <w:style w:type="paragraph" w:customStyle="1" w:styleId="af5">
    <w:name w:val="Таблица текст"/>
    <w:basedOn w:val="a"/>
    <w:uiPriority w:val="99"/>
    <w:rsid w:val="00A55B57"/>
    <w:pPr>
      <w:kinsoku w:val="0"/>
      <w:overflowPunct w:val="0"/>
      <w:autoSpaceDE w:val="0"/>
      <w:autoSpaceDN w:val="0"/>
      <w:spacing w:before="40" w:after="40"/>
      <w:ind w:left="57" w:right="57"/>
    </w:pPr>
  </w:style>
  <w:style w:type="character" w:customStyle="1" w:styleId="1c">
    <w:name w:val="Основной шрифт абзаца1"/>
    <w:uiPriority w:val="99"/>
    <w:rsid w:val="00D3417D"/>
  </w:style>
  <w:style w:type="paragraph" w:styleId="af6">
    <w:name w:val="List Paragraph"/>
    <w:basedOn w:val="a"/>
    <w:uiPriority w:val="34"/>
    <w:qFormat/>
    <w:rsid w:val="00582B75"/>
    <w:pPr>
      <w:ind w:left="720"/>
      <w:contextualSpacing/>
    </w:pPr>
  </w:style>
  <w:style w:type="table" w:styleId="af7">
    <w:name w:val="Table Grid"/>
    <w:basedOn w:val="a1"/>
    <w:uiPriority w:val="59"/>
    <w:locked/>
    <w:rsid w:val="00A35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footnote text"/>
    <w:basedOn w:val="a"/>
    <w:link w:val="af9"/>
    <w:uiPriority w:val="99"/>
    <w:semiHidden/>
    <w:unhideWhenUsed/>
    <w:rsid w:val="00081578"/>
    <w:rPr>
      <w:sz w:val="20"/>
      <w:szCs w:val="20"/>
    </w:rPr>
  </w:style>
  <w:style w:type="character" w:customStyle="1" w:styleId="af9">
    <w:name w:val="Текст сноски Знак"/>
    <w:basedOn w:val="a0"/>
    <w:link w:val="af8"/>
    <w:uiPriority w:val="99"/>
    <w:semiHidden/>
    <w:rsid w:val="00081578"/>
  </w:style>
  <w:style w:type="character" w:styleId="afa">
    <w:name w:val="footnote reference"/>
    <w:uiPriority w:val="99"/>
    <w:semiHidden/>
    <w:unhideWhenUsed/>
    <w:rsid w:val="00081578"/>
    <w:rPr>
      <w:vertAlign w:val="superscript"/>
    </w:rPr>
  </w:style>
  <w:style w:type="paragraph" w:customStyle="1" w:styleId="Text">
    <w:name w:val="Text"/>
    <w:basedOn w:val="a"/>
    <w:qFormat/>
    <w:rsid w:val="008A2551"/>
    <w:pPr>
      <w:spacing w:after="240"/>
    </w:pPr>
    <w:rPr>
      <w:lang w:val="en-US" w:eastAsia="zh-CN"/>
    </w:rPr>
  </w:style>
  <w:style w:type="character" w:styleId="afb">
    <w:name w:val="annotation reference"/>
    <w:uiPriority w:val="99"/>
    <w:semiHidden/>
    <w:unhideWhenUsed/>
    <w:rsid w:val="004750C7"/>
    <w:rPr>
      <w:sz w:val="16"/>
      <w:szCs w:val="16"/>
    </w:rPr>
  </w:style>
  <w:style w:type="paragraph" w:styleId="afc">
    <w:name w:val="annotation text"/>
    <w:basedOn w:val="a"/>
    <w:link w:val="afd"/>
    <w:unhideWhenUsed/>
    <w:rsid w:val="004750C7"/>
    <w:rPr>
      <w:sz w:val="20"/>
      <w:szCs w:val="20"/>
    </w:rPr>
  </w:style>
  <w:style w:type="character" w:customStyle="1" w:styleId="afd">
    <w:name w:val="Текст примечания Знак"/>
    <w:basedOn w:val="a0"/>
    <w:link w:val="afc"/>
    <w:rsid w:val="004750C7"/>
  </w:style>
  <w:style w:type="paragraph" w:styleId="afe">
    <w:name w:val="annotation subject"/>
    <w:basedOn w:val="afc"/>
    <w:next w:val="afc"/>
    <w:link w:val="aff"/>
    <w:uiPriority w:val="99"/>
    <w:semiHidden/>
    <w:unhideWhenUsed/>
    <w:rsid w:val="004750C7"/>
    <w:rPr>
      <w:b/>
      <w:bCs/>
    </w:rPr>
  </w:style>
  <w:style w:type="character" w:customStyle="1" w:styleId="aff">
    <w:name w:val="Тема примечания Знак"/>
    <w:link w:val="afe"/>
    <w:uiPriority w:val="99"/>
    <w:semiHidden/>
    <w:rsid w:val="004750C7"/>
    <w:rPr>
      <w:b/>
      <w:bCs/>
    </w:rPr>
  </w:style>
  <w:style w:type="numbering" w:customStyle="1" w:styleId="1">
    <w:name w:val="Текущий список1"/>
    <w:uiPriority w:val="99"/>
    <w:rsid w:val="001E0275"/>
    <w:pPr>
      <w:numPr>
        <w:numId w:val="15"/>
      </w:numPr>
    </w:pPr>
  </w:style>
  <w:style w:type="numbering" w:customStyle="1" w:styleId="2">
    <w:name w:val="Текущий список2"/>
    <w:uiPriority w:val="99"/>
    <w:rsid w:val="00DD32F3"/>
    <w:pPr>
      <w:numPr>
        <w:numId w:val="16"/>
      </w:numPr>
    </w:pPr>
  </w:style>
  <w:style w:type="numbering" w:customStyle="1" w:styleId="3">
    <w:name w:val="Текущий список3"/>
    <w:uiPriority w:val="99"/>
    <w:rsid w:val="00DD32F3"/>
    <w:pPr>
      <w:numPr>
        <w:numId w:val="17"/>
      </w:numPr>
    </w:pPr>
  </w:style>
  <w:style w:type="paragraph" w:styleId="aff0">
    <w:name w:val="Revision"/>
    <w:hidden/>
    <w:uiPriority w:val="99"/>
    <w:semiHidden/>
    <w:rsid w:val="0077284F"/>
    <w:rPr>
      <w:sz w:val="24"/>
      <w:szCs w:val="24"/>
    </w:rPr>
  </w:style>
  <w:style w:type="character" w:customStyle="1" w:styleId="aff1">
    <w:name w:val="Основной текст_"/>
    <w:basedOn w:val="a0"/>
    <w:link w:val="1d"/>
    <w:rsid w:val="000844A4"/>
  </w:style>
  <w:style w:type="paragraph" w:customStyle="1" w:styleId="1d">
    <w:name w:val="Основной текст1"/>
    <w:basedOn w:val="a"/>
    <w:link w:val="aff1"/>
    <w:rsid w:val="000844A4"/>
    <w:pPr>
      <w:widowControl w:val="0"/>
      <w:ind w:firstLine="400"/>
    </w:pPr>
    <w:rPr>
      <w:sz w:val="20"/>
      <w:szCs w:val="20"/>
    </w:rPr>
  </w:style>
  <w:style w:type="numbering" w:customStyle="1" w:styleId="4">
    <w:name w:val="Текущий список4"/>
    <w:uiPriority w:val="99"/>
    <w:rsid w:val="00E20AC3"/>
    <w:pPr>
      <w:numPr>
        <w:numId w:val="18"/>
      </w:numPr>
    </w:pPr>
  </w:style>
  <w:style w:type="numbering" w:customStyle="1" w:styleId="5">
    <w:name w:val="Текущий список5"/>
    <w:uiPriority w:val="99"/>
    <w:rsid w:val="002055C5"/>
    <w:pPr>
      <w:numPr>
        <w:numId w:val="19"/>
      </w:numPr>
    </w:pPr>
  </w:style>
  <w:style w:type="numbering" w:customStyle="1" w:styleId="6">
    <w:name w:val="Текущий список6"/>
    <w:uiPriority w:val="99"/>
    <w:rsid w:val="0045783C"/>
    <w:pPr>
      <w:numPr>
        <w:numId w:val="20"/>
      </w:numPr>
    </w:pPr>
  </w:style>
  <w:style w:type="numbering" w:customStyle="1" w:styleId="7">
    <w:name w:val="Текущий список7"/>
    <w:uiPriority w:val="99"/>
    <w:rsid w:val="0045783C"/>
    <w:pPr>
      <w:numPr>
        <w:numId w:val="21"/>
      </w:numPr>
    </w:pPr>
  </w:style>
  <w:style w:type="numbering" w:customStyle="1" w:styleId="8">
    <w:name w:val="Текущий список8"/>
    <w:uiPriority w:val="99"/>
    <w:rsid w:val="00582740"/>
    <w:pPr>
      <w:numPr>
        <w:numId w:val="22"/>
      </w:numPr>
    </w:pPr>
  </w:style>
  <w:style w:type="numbering" w:customStyle="1" w:styleId="9">
    <w:name w:val="Текущий список9"/>
    <w:uiPriority w:val="99"/>
    <w:rsid w:val="00582740"/>
    <w:pPr>
      <w:numPr>
        <w:numId w:val="23"/>
      </w:numPr>
    </w:pPr>
  </w:style>
  <w:style w:type="paragraph" w:styleId="aff2">
    <w:name w:val="No Spacing"/>
    <w:uiPriority w:val="99"/>
    <w:qFormat/>
    <w:rsid w:val="00582740"/>
    <w:rPr>
      <w:rFonts w:ascii="Calibri" w:hAnsi="Calibri"/>
      <w:sz w:val="22"/>
      <w:szCs w:val="22"/>
    </w:rPr>
  </w:style>
  <w:style w:type="numbering" w:customStyle="1" w:styleId="10">
    <w:name w:val="Текущий список10"/>
    <w:uiPriority w:val="99"/>
    <w:rsid w:val="00582740"/>
    <w:pPr>
      <w:numPr>
        <w:numId w:val="24"/>
      </w:numPr>
    </w:pPr>
  </w:style>
  <w:style w:type="numbering" w:customStyle="1" w:styleId="11">
    <w:name w:val="Текущий список11"/>
    <w:uiPriority w:val="99"/>
    <w:rsid w:val="00086EDE"/>
    <w:pPr>
      <w:numPr>
        <w:numId w:val="25"/>
      </w:numPr>
    </w:pPr>
  </w:style>
  <w:style w:type="paragraph" w:customStyle="1" w:styleId="1e">
    <w:name w:val="Обычный (Интернет)1"/>
    <w:basedOn w:val="a"/>
    <w:uiPriority w:val="99"/>
    <w:unhideWhenUsed/>
    <w:rsid w:val="00E204F8"/>
    <w:pPr>
      <w:spacing w:before="100" w:beforeAutospacing="1" w:after="100" w:afterAutospacing="1"/>
    </w:pPr>
    <w:rPr>
      <w:sz w:val="20"/>
      <w:szCs w:val="20"/>
    </w:rPr>
  </w:style>
  <w:style w:type="character" w:customStyle="1" w:styleId="31">
    <w:name w:val="Заголовок 3 Знак"/>
    <w:link w:val="30"/>
    <w:uiPriority w:val="9"/>
    <w:rsid w:val="000D602C"/>
    <w:rPr>
      <w:bCs/>
      <w:sz w:val="22"/>
      <w:szCs w:val="22"/>
    </w:rPr>
  </w:style>
  <w:style w:type="character" w:customStyle="1" w:styleId="41">
    <w:name w:val="Заголовок 4 Знак"/>
    <w:link w:val="40"/>
    <w:uiPriority w:val="9"/>
    <w:rsid w:val="000D602C"/>
    <w:rPr>
      <w:bCs/>
      <w:iCs/>
      <w:sz w:val="22"/>
      <w:szCs w:val="22"/>
    </w:rPr>
  </w:style>
  <w:style w:type="character" w:customStyle="1" w:styleId="51">
    <w:name w:val="Заголовок 5 Знак"/>
    <w:link w:val="50"/>
    <w:uiPriority w:val="9"/>
    <w:rsid w:val="000D602C"/>
    <w:rPr>
      <w:sz w:val="22"/>
      <w:szCs w:val="22"/>
    </w:rPr>
  </w:style>
  <w:style w:type="character" w:customStyle="1" w:styleId="61">
    <w:name w:val="Заголовок 6 Знак"/>
    <w:link w:val="60"/>
    <w:uiPriority w:val="9"/>
    <w:rsid w:val="000D602C"/>
    <w:rPr>
      <w:i/>
      <w:iCs/>
      <w:color w:val="243F60"/>
      <w:sz w:val="22"/>
      <w:szCs w:val="22"/>
    </w:rPr>
  </w:style>
  <w:style w:type="character" w:customStyle="1" w:styleId="71">
    <w:name w:val="Заголовок 7 Знак"/>
    <w:link w:val="70"/>
    <w:uiPriority w:val="9"/>
    <w:rsid w:val="000D602C"/>
    <w:rPr>
      <w:i/>
      <w:iCs/>
      <w:color w:val="404040"/>
      <w:sz w:val="22"/>
      <w:szCs w:val="22"/>
    </w:rPr>
  </w:style>
  <w:style w:type="character" w:customStyle="1" w:styleId="81">
    <w:name w:val="Заголовок 8 Знак"/>
    <w:link w:val="80"/>
    <w:uiPriority w:val="9"/>
    <w:rsid w:val="000D602C"/>
    <w:rPr>
      <w:color w:val="4F81BD"/>
      <w:sz w:val="22"/>
    </w:rPr>
  </w:style>
  <w:style w:type="character" w:customStyle="1" w:styleId="91">
    <w:name w:val="Заголовок 9 Знак"/>
    <w:link w:val="90"/>
    <w:uiPriority w:val="9"/>
    <w:rsid w:val="000D602C"/>
    <w:rPr>
      <w:i/>
      <w:iCs/>
      <w:color w:val="404040"/>
      <w:sz w:val="22"/>
    </w:rPr>
  </w:style>
  <w:style w:type="paragraph" w:customStyle="1" w:styleId="1f">
    <w:name w:val="Заголовок1"/>
    <w:basedOn w:val="a"/>
    <w:next w:val="a"/>
    <w:link w:val="aff3"/>
    <w:uiPriority w:val="10"/>
    <w:qFormat/>
    <w:locked/>
    <w:rsid w:val="00471415"/>
    <w:pPr>
      <w:keepNext/>
      <w:keepLines/>
      <w:spacing w:before="120" w:after="300"/>
      <w:contextualSpacing/>
      <w:jc w:val="center"/>
      <w:outlineLvl w:val="0"/>
    </w:pPr>
    <w:rPr>
      <w:b/>
      <w:spacing w:val="5"/>
      <w:kern w:val="28"/>
      <w:sz w:val="28"/>
      <w:szCs w:val="52"/>
    </w:rPr>
  </w:style>
  <w:style w:type="character" w:customStyle="1" w:styleId="aff3">
    <w:name w:val="Заголовок Знак"/>
    <w:aliases w:val="Текст сноски Знак Знак"/>
    <w:link w:val="1f"/>
    <w:uiPriority w:val="10"/>
    <w:rsid w:val="00471415"/>
    <w:rPr>
      <w:b/>
      <w:spacing w:val="5"/>
      <w:kern w:val="28"/>
      <w:sz w:val="28"/>
      <w:szCs w:val="52"/>
    </w:rPr>
  </w:style>
  <w:style w:type="numbering" w:customStyle="1" w:styleId="12">
    <w:name w:val="Текущий список12"/>
    <w:uiPriority w:val="99"/>
    <w:rsid w:val="00927B9B"/>
    <w:pPr>
      <w:numPr>
        <w:numId w:val="28"/>
      </w:numPr>
    </w:pPr>
  </w:style>
  <w:style w:type="numbering" w:customStyle="1" w:styleId="13">
    <w:name w:val="Текущий список13"/>
    <w:uiPriority w:val="99"/>
    <w:rsid w:val="00927B9B"/>
    <w:pPr>
      <w:numPr>
        <w:numId w:val="29"/>
      </w:numPr>
    </w:pPr>
  </w:style>
  <w:style w:type="numbering" w:customStyle="1" w:styleId="14">
    <w:name w:val="Текущий список14"/>
    <w:uiPriority w:val="99"/>
    <w:rsid w:val="00927B9B"/>
    <w:pPr>
      <w:numPr>
        <w:numId w:val="30"/>
      </w:numPr>
    </w:pPr>
  </w:style>
  <w:style w:type="numbering" w:customStyle="1" w:styleId="15">
    <w:name w:val="Текущий список15"/>
    <w:uiPriority w:val="99"/>
    <w:rsid w:val="00927B9B"/>
    <w:pPr>
      <w:numPr>
        <w:numId w:val="31"/>
      </w:numPr>
    </w:pPr>
  </w:style>
  <w:style w:type="numbering" w:customStyle="1" w:styleId="16">
    <w:name w:val="Текущий список16"/>
    <w:uiPriority w:val="99"/>
    <w:rsid w:val="00927B9B"/>
    <w:pPr>
      <w:numPr>
        <w:numId w:val="33"/>
      </w:numPr>
    </w:pPr>
  </w:style>
  <w:style w:type="numbering" w:customStyle="1" w:styleId="17">
    <w:name w:val="Текущий список17"/>
    <w:uiPriority w:val="99"/>
    <w:rsid w:val="00927B9B"/>
    <w:pPr>
      <w:numPr>
        <w:numId w:val="34"/>
      </w:numPr>
    </w:pPr>
  </w:style>
  <w:style w:type="numbering" w:customStyle="1" w:styleId="18">
    <w:name w:val="Текущий список18"/>
    <w:uiPriority w:val="99"/>
    <w:rsid w:val="00927B9B"/>
    <w:pPr>
      <w:numPr>
        <w:numId w:val="35"/>
      </w:numPr>
    </w:pPr>
  </w:style>
  <w:style w:type="numbering" w:customStyle="1" w:styleId="19">
    <w:name w:val="Текущий список19"/>
    <w:uiPriority w:val="99"/>
    <w:rsid w:val="00927B9B"/>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37212">
      <w:bodyDiv w:val="1"/>
      <w:marLeft w:val="0"/>
      <w:marRight w:val="0"/>
      <w:marTop w:val="0"/>
      <w:marBottom w:val="0"/>
      <w:divBdr>
        <w:top w:val="none" w:sz="0" w:space="0" w:color="auto"/>
        <w:left w:val="none" w:sz="0" w:space="0" w:color="auto"/>
        <w:bottom w:val="none" w:sz="0" w:space="0" w:color="auto"/>
        <w:right w:val="none" w:sz="0" w:space="0" w:color="auto"/>
      </w:divBdr>
      <w:divsChild>
        <w:div w:id="1121877958">
          <w:marLeft w:val="0"/>
          <w:marRight w:val="0"/>
          <w:marTop w:val="0"/>
          <w:marBottom w:val="0"/>
          <w:divBdr>
            <w:top w:val="none" w:sz="0" w:space="0" w:color="auto"/>
            <w:left w:val="none" w:sz="0" w:space="0" w:color="auto"/>
            <w:bottom w:val="none" w:sz="0" w:space="0" w:color="auto"/>
            <w:right w:val="none" w:sz="0" w:space="0" w:color="auto"/>
          </w:divBdr>
          <w:divsChild>
            <w:div w:id="102186369">
              <w:marLeft w:val="0"/>
              <w:marRight w:val="0"/>
              <w:marTop w:val="0"/>
              <w:marBottom w:val="0"/>
              <w:divBdr>
                <w:top w:val="none" w:sz="0" w:space="0" w:color="auto"/>
                <w:left w:val="none" w:sz="0" w:space="0" w:color="auto"/>
                <w:bottom w:val="none" w:sz="0" w:space="0" w:color="auto"/>
                <w:right w:val="none" w:sz="0" w:space="0" w:color="auto"/>
              </w:divBdr>
            </w:div>
            <w:div w:id="119156697">
              <w:marLeft w:val="0"/>
              <w:marRight w:val="0"/>
              <w:marTop w:val="0"/>
              <w:marBottom w:val="0"/>
              <w:divBdr>
                <w:top w:val="none" w:sz="0" w:space="0" w:color="auto"/>
                <w:left w:val="none" w:sz="0" w:space="0" w:color="auto"/>
                <w:bottom w:val="none" w:sz="0" w:space="0" w:color="auto"/>
                <w:right w:val="none" w:sz="0" w:space="0" w:color="auto"/>
              </w:divBdr>
            </w:div>
            <w:div w:id="121923294">
              <w:marLeft w:val="0"/>
              <w:marRight w:val="0"/>
              <w:marTop w:val="0"/>
              <w:marBottom w:val="0"/>
              <w:divBdr>
                <w:top w:val="none" w:sz="0" w:space="0" w:color="auto"/>
                <w:left w:val="none" w:sz="0" w:space="0" w:color="auto"/>
                <w:bottom w:val="none" w:sz="0" w:space="0" w:color="auto"/>
                <w:right w:val="none" w:sz="0" w:space="0" w:color="auto"/>
              </w:divBdr>
            </w:div>
            <w:div w:id="176313122">
              <w:marLeft w:val="0"/>
              <w:marRight w:val="0"/>
              <w:marTop w:val="0"/>
              <w:marBottom w:val="0"/>
              <w:divBdr>
                <w:top w:val="none" w:sz="0" w:space="0" w:color="auto"/>
                <w:left w:val="none" w:sz="0" w:space="0" w:color="auto"/>
                <w:bottom w:val="none" w:sz="0" w:space="0" w:color="auto"/>
                <w:right w:val="none" w:sz="0" w:space="0" w:color="auto"/>
              </w:divBdr>
            </w:div>
            <w:div w:id="246814400">
              <w:marLeft w:val="0"/>
              <w:marRight w:val="0"/>
              <w:marTop w:val="0"/>
              <w:marBottom w:val="0"/>
              <w:divBdr>
                <w:top w:val="none" w:sz="0" w:space="0" w:color="auto"/>
                <w:left w:val="none" w:sz="0" w:space="0" w:color="auto"/>
                <w:bottom w:val="none" w:sz="0" w:space="0" w:color="auto"/>
                <w:right w:val="none" w:sz="0" w:space="0" w:color="auto"/>
              </w:divBdr>
            </w:div>
            <w:div w:id="322394311">
              <w:marLeft w:val="0"/>
              <w:marRight w:val="0"/>
              <w:marTop w:val="0"/>
              <w:marBottom w:val="0"/>
              <w:divBdr>
                <w:top w:val="none" w:sz="0" w:space="0" w:color="auto"/>
                <w:left w:val="none" w:sz="0" w:space="0" w:color="auto"/>
                <w:bottom w:val="none" w:sz="0" w:space="0" w:color="auto"/>
                <w:right w:val="none" w:sz="0" w:space="0" w:color="auto"/>
              </w:divBdr>
            </w:div>
            <w:div w:id="384566284">
              <w:marLeft w:val="0"/>
              <w:marRight w:val="0"/>
              <w:marTop w:val="0"/>
              <w:marBottom w:val="0"/>
              <w:divBdr>
                <w:top w:val="none" w:sz="0" w:space="0" w:color="auto"/>
                <w:left w:val="none" w:sz="0" w:space="0" w:color="auto"/>
                <w:bottom w:val="none" w:sz="0" w:space="0" w:color="auto"/>
                <w:right w:val="none" w:sz="0" w:space="0" w:color="auto"/>
              </w:divBdr>
            </w:div>
            <w:div w:id="417596897">
              <w:marLeft w:val="0"/>
              <w:marRight w:val="0"/>
              <w:marTop w:val="0"/>
              <w:marBottom w:val="0"/>
              <w:divBdr>
                <w:top w:val="none" w:sz="0" w:space="0" w:color="auto"/>
                <w:left w:val="none" w:sz="0" w:space="0" w:color="auto"/>
                <w:bottom w:val="none" w:sz="0" w:space="0" w:color="auto"/>
                <w:right w:val="none" w:sz="0" w:space="0" w:color="auto"/>
              </w:divBdr>
            </w:div>
            <w:div w:id="561017784">
              <w:marLeft w:val="0"/>
              <w:marRight w:val="0"/>
              <w:marTop w:val="0"/>
              <w:marBottom w:val="0"/>
              <w:divBdr>
                <w:top w:val="none" w:sz="0" w:space="0" w:color="auto"/>
                <w:left w:val="none" w:sz="0" w:space="0" w:color="auto"/>
                <w:bottom w:val="none" w:sz="0" w:space="0" w:color="auto"/>
                <w:right w:val="none" w:sz="0" w:space="0" w:color="auto"/>
              </w:divBdr>
            </w:div>
            <w:div w:id="763189886">
              <w:marLeft w:val="0"/>
              <w:marRight w:val="0"/>
              <w:marTop w:val="0"/>
              <w:marBottom w:val="0"/>
              <w:divBdr>
                <w:top w:val="none" w:sz="0" w:space="0" w:color="auto"/>
                <w:left w:val="none" w:sz="0" w:space="0" w:color="auto"/>
                <w:bottom w:val="none" w:sz="0" w:space="0" w:color="auto"/>
                <w:right w:val="none" w:sz="0" w:space="0" w:color="auto"/>
              </w:divBdr>
            </w:div>
            <w:div w:id="939071205">
              <w:marLeft w:val="0"/>
              <w:marRight w:val="0"/>
              <w:marTop w:val="0"/>
              <w:marBottom w:val="0"/>
              <w:divBdr>
                <w:top w:val="none" w:sz="0" w:space="0" w:color="auto"/>
                <w:left w:val="none" w:sz="0" w:space="0" w:color="auto"/>
                <w:bottom w:val="none" w:sz="0" w:space="0" w:color="auto"/>
                <w:right w:val="none" w:sz="0" w:space="0" w:color="auto"/>
              </w:divBdr>
            </w:div>
            <w:div w:id="951202424">
              <w:marLeft w:val="0"/>
              <w:marRight w:val="0"/>
              <w:marTop w:val="0"/>
              <w:marBottom w:val="0"/>
              <w:divBdr>
                <w:top w:val="none" w:sz="0" w:space="0" w:color="auto"/>
                <w:left w:val="none" w:sz="0" w:space="0" w:color="auto"/>
                <w:bottom w:val="none" w:sz="0" w:space="0" w:color="auto"/>
                <w:right w:val="none" w:sz="0" w:space="0" w:color="auto"/>
              </w:divBdr>
            </w:div>
            <w:div w:id="1016922958">
              <w:marLeft w:val="0"/>
              <w:marRight w:val="0"/>
              <w:marTop w:val="0"/>
              <w:marBottom w:val="0"/>
              <w:divBdr>
                <w:top w:val="none" w:sz="0" w:space="0" w:color="auto"/>
                <w:left w:val="none" w:sz="0" w:space="0" w:color="auto"/>
                <w:bottom w:val="none" w:sz="0" w:space="0" w:color="auto"/>
                <w:right w:val="none" w:sz="0" w:space="0" w:color="auto"/>
              </w:divBdr>
            </w:div>
            <w:div w:id="1078752761">
              <w:marLeft w:val="0"/>
              <w:marRight w:val="0"/>
              <w:marTop w:val="0"/>
              <w:marBottom w:val="0"/>
              <w:divBdr>
                <w:top w:val="none" w:sz="0" w:space="0" w:color="auto"/>
                <w:left w:val="none" w:sz="0" w:space="0" w:color="auto"/>
                <w:bottom w:val="none" w:sz="0" w:space="0" w:color="auto"/>
                <w:right w:val="none" w:sz="0" w:space="0" w:color="auto"/>
              </w:divBdr>
            </w:div>
            <w:div w:id="1100224994">
              <w:marLeft w:val="0"/>
              <w:marRight w:val="0"/>
              <w:marTop w:val="0"/>
              <w:marBottom w:val="0"/>
              <w:divBdr>
                <w:top w:val="none" w:sz="0" w:space="0" w:color="auto"/>
                <w:left w:val="none" w:sz="0" w:space="0" w:color="auto"/>
                <w:bottom w:val="none" w:sz="0" w:space="0" w:color="auto"/>
                <w:right w:val="none" w:sz="0" w:space="0" w:color="auto"/>
              </w:divBdr>
            </w:div>
            <w:div w:id="1126582380">
              <w:marLeft w:val="0"/>
              <w:marRight w:val="0"/>
              <w:marTop w:val="0"/>
              <w:marBottom w:val="0"/>
              <w:divBdr>
                <w:top w:val="none" w:sz="0" w:space="0" w:color="auto"/>
                <w:left w:val="none" w:sz="0" w:space="0" w:color="auto"/>
                <w:bottom w:val="none" w:sz="0" w:space="0" w:color="auto"/>
                <w:right w:val="none" w:sz="0" w:space="0" w:color="auto"/>
              </w:divBdr>
            </w:div>
            <w:div w:id="1241452553">
              <w:marLeft w:val="0"/>
              <w:marRight w:val="0"/>
              <w:marTop w:val="0"/>
              <w:marBottom w:val="0"/>
              <w:divBdr>
                <w:top w:val="none" w:sz="0" w:space="0" w:color="auto"/>
                <w:left w:val="none" w:sz="0" w:space="0" w:color="auto"/>
                <w:bottom w:val="none" w:sz="0" w:space="0" w:color="auto"/>
                <w:right w:val="none" w:sz="0" w:space="0" w:color="auto"/>
              </w:divBdr>
            </w:div>
            <w:div w:id="1294747816">
              <w:marLeft w:val="0"/>
              <w:marRight w:val="0"/>
              <w:marTop w:val="0"/>
              <w:marBottom w:val="0"/>
              <w:divBdr>
                <w:top w:val="none" w:sz="0" w:space="0" w:color="auto"/>
                <w:left w:val="none" w:sz="0" w:space="0" w:color="auto"/>
                <w:bottom w:val="none" w:sz="0" w:space="0" w:color="auto"/>
                <w:right w:val="none" w:sz="0" w:space="0" w:color="auto"/>
              </w:divBdr>
            </w:div>
            <w:div w:id="1318151324">
              <w:marLeft w:val="0"/>
              <w:marRight w:val="0"/>
              <w:marTop w:val="0"/>
              <w:marBottom w:val="0"/>
              <w:divBdr>
                <w:top w:val="none" w:sz="0" w:space="0" w:color="auto"/>
                <w:left w:val="none" w:sz="0" w:space="0" w:color="auto"/>
                <w:bottom w:val="none" w:sz="0" w:space="0" w:color="auto"/>
                <w:right w:val="none" w:sz="0" w:space="0" w:color="auto"/>
              </w:divBdr>
            </w:div>
            <w:div w:id="1339038597">
              <w:marLeft w:val="0"/>
              <w:marRight w:val="0"/>
              <w:marTop w:val="0"/>
              <w:marBottom w:val="0"/>
              <w:divBdr>
                <w:top w:val="none" w:sz="0" w:space="0" w:color="auto"/>
                <w:left w:val="none" w:sz="0" w:space="0" w:color="auto"/>
                <w:bottom w:val="none" w:sz="0" w:space="0" w:color="auto"/>
                <w:right w:val="none" w:sz="0" w:space="0" w:color="auto"/>
              </w:divBdr>
            </w:div>
            <w:div w:id="1393383275">
              <w:marLeft w:val="0"/>
              <w:marRight w:val="0"/>
              <w:marTop w:val="0"/>
              <w:marBottom w:val="0"/>
              <w:divBdr>
                <w:top w:val="none" w:sz="0" w:space="0" w:color="auto"/>
                <w:left w:val="none" w:sz="0" w:space="0" w:color="auto"/>
                <w:bottom w:val="none" w:sz="0" w:space="0" w:color="auto"/>
                <w:right w:val="none" w:sz="0" w:space="0" w:color="auto"/>
              </w:divBdr>
            </w:div>
            <w:div w:id="1402094552">
              <w:marLeft w:val="0"/>
              <w:marRight w:val="0"/>
              <w:marTop w:val="0"/>
              <w:marBottom w:val="0"/>
              <w:divBdr>
                <w:top w:val="none" w:sz="0" w:space="0" w:color="auto"/>
                <w:left w:val="none" w:sz="0" w:space="0" w:color="auto"/>
                <w:bottom w:val="none" w:sz="0" w:space="0" w:color="auto"/>
                <w:right w:val="none" w:sz="0" w:space="0" w:color="auto"/>
              </w:divBdr>
            </w:div>
            <w:div w:id="1441026240">
              <w:marLeft w:val="0"/>
              <w:marRight w:val="0"/>
              <w:marTop w:val="0"/>
              <w:marBottom w:val="0"/>
              <w:divBdr>
                <w:top w:val="none" w:sz="0" w:space="0" w:color="auto"/>
                <w:left w:val="none" w:sz="0" w:space="0" w:color="auto"/>
                <w:bottom w:val="none" w:sz="0" w:space="0" w:color="auto"/>
                <w:right w:val="none" w:sz="0" w:space="0" w:color="auto"/>
              </w:divBdr>
            </w:div>
            <w:div w:id="1447656639">
              <w:marLeft w:val="0"/>
              <w:marRight w:val="0"/>
              <w:marTop w:val="0"/>
              <w:marBottom w:val="0"/>
              <w:divBdr>
                <w:top w:val="none" w:sz="0" w:space="0" w:color="auto"/>
                <w:left w:val="none" w:sz="0" w:space="0" w:color="auto"/>
                <w:bottom w:val="none" w:sz="0" w:space="0" w:color="auto"/>
                <w:right w:val="none" w:sz="0" w:space="0" w:color="auto"/>
              </w:divBdr>
            </w:div>
            <w:div w:id="1450709323">
              <w:marLeft w:val="0"/>
              <w:marRight w:val="0"/>
              <w:marTop w:val="0"/>
              <w:marBottom w:val="0"/>
              <w:divBdr>
                <w:top w:val="none" w:sz="0" w:space="0" w:color="auto"/>
                <w:left w:val="none" w:sz="0" w:space="0" w:color="auto"/>
                <w:bottom w:val="none" w:sz="0" w:space="0" w:color="auto"/>
                <w:right w:val="none" w:sz="0" w:space="0" w:color="auto"/>
              </w:divBdr>
            </w:div>
            <w:div w:id="1486356837">
              <w:marLeft w:val="0"/>
              <w:marRight w:val="0"/>
              <w:marTop w:val="0"/>
              <w:marBottom w:val="0"/>
              <w:divBdr>
                <w:top w:val="none" w:sz="0" w:space="0" w:color="auto"/>
                <w:left w:val="none" w:sz="0" w:space="0" w:color="auto"/>
                <w:bottom w:val="none" w:sz="0" w:space="0" w:color="auto"/>
                <w:right w:val="none" w:sz="0" w:space="0" w:color="auto"/>
              </w:divBdr>
            </w:div>
            <w:div w:id="1602378024">
              <w:marLeft w:val="0"/>
              <w:marRight w:val="0"/>
              <w:marTop w:val="0"/>
              <w:marBottom w:val="0"/>
              <w:divBdr>
                <w:top w:val="none" w:sz="0" w:space="0" w:color="auto"/>
                <w:left w:val="none" w:sz="0" w:space="0" w:color="auto"/>
                <w:bottom w:val="none" w:sz="0" w:space="0" w:color="auto"/>
                <w:right w:val="none" w:sz="0" w:space="0" w:color="auto"/>
              </w:divBdr>
            </w:div>
            <w:div w:id="1646742618">
              <w:marLeft w:val="0"/>
              <w:marRight w:val="0"/>
              <w:marTop w:val="0"/>
              <w:marBottom w:val="0"/>
              <w:divBdr>
                <w:top w:val="none" w:sz="0" w:space="0" w:color="auto"/>
                <w:left w:val="none" w:sz="0" w:space="0" w:color="auto"/>
                <w:bottom w:val="none" w:sz="0" w:space="0" w:color="auto"/>
                <w:right w:val="none" w:sz="0" w:space="0" w:color="auto"/>
              </w:divBdr>
            </w:div>
            <w:div w:id="1728144670">
              <w:marLeft w:val="0"/>
              <w:marRight w:val="0"/>
              <w:marTop w:val="0"/>
              <w:marBottom w:val="0"/>
              <w:divBdr>
                <w:top w:val="none" w:sz="0" w:space="0" w:color="auto"/>
                <w:left w:val="none" w:sz="0" w:space="0" w:color="auto"/>
                <w:bottom w:val="none" w:sz="0" w:space="0" w:color="auto"/>
                <w:right w:val="none" w:sz="0" w:space="0" w:color="auto"/>
              </w:divBdr>
            </w:div>
            <w:div w:id="1749572418">
              <w:marLeft w:val="0"/>
              <w:marRight w:val="0"/>
              <w:marTop w:val="0"/>
              <w:marBottom w:val="0"/>
              <w:divBdr>
                <w:top w:val="none" w:sz="0" w:space="0" w:color="auto"/>
                <w:left w:val="none" w:sz="0" w:space="0" w:color="auto"/>
                <w:bottom w:val="none" w:sz="0" w:space="0" w:color="auto"/>
                <w:right w:val="none" w:sz="0" w:space="0" w:color="auto"/>
              </w:divBdr>
            </w:div>
            <w:div w:id="1795246285">
              <w:marLeft w:val="0"/>
              <w:marRight w:val="0"/>
              <w:marTop w:val="0"/>
              <w:marBottom w:val="0"/>
              <w:divBdr>
                <w:top w:val="none" w:sz="0" w:space="0" w:color="auto"/>
                <w:left w:val="none" w:sz="0" w:space="0" w:color="auto"/>
                <w:bottom w:val="none" w:sz="0" w:space="0" w:color="auto"/>
                <w:right w:val="none" w:sz="0" w:space="0" w:color="auto"/>
              </w:divBdr>
            </w:div>
            <w:div w:id="1845895598">
              <w:marLeft w:val="0"/>
              <w:marRight w:val="0"/>
              <w:marTop w:val="0"/>
              <w:marBottom w:val="0"/>
              <w:divBdr>
                <w:top w:val="none" w:sz="0" w:space="0" w:color="auto"/>
                <w:left w:val="none" w:sz="0" w:space="0" w:color="auto"/>
                <w:bottom w:val="none" w:sz="0" w:space="0" w:color="auto"/>
                <w:right w:val="none" w:sz="0" w:space="0" w:color="auto"/>
              </w:divBdr>
            </w:div>
            <w:div w:id="1847480443">
              <w:marLeft w:val="0"/>
              <w:marRight w:val="0"/>
              <w:marTop w:val="0"/>
              <w:marBottom w:val="0"/>
              <w:divBdr>
                <w:top w:val="none" w:sz="0" w:space="0" w:color="auto"/>
                <w:left w:val="none" w:sz="0" w:space="0" w:color="auto"/>
                <w:bottom w:val="none" w:sz="0" w:space="0" w:color="auto"/>
                <w:right w:val="none" w:sz="0" w:space="0" w:color="auto"/>
              </w:divBdr>
            </w:div>
            <w:div w:id="1942057413">
              <w:marLeft w:val="0"/>
              <w:marRight w:val="0"/>
              <w:marTop w:val="0"/>
              <w:marBottom w:val="0"/>
              <w:divBdr>
                <w:top w:val="none" w:sz="0" w:space="0" w:color="auto"/>
                <w:left w:val="none" w:sz="0" w:space="0" w:color="auto"/>
                <w:bottom w:val="none" w:sz="0" w:space="0" w:color="auto"/>
                <w:right w:val="none" w:sz="0" w:space="0" w:color="auto"/>
              </w:divBdr>
            </w:div>
            <w:div w:id="1956398590">
              <w:marLeft w:val="0"/>
              <w:marRight w:val="0"/>
              <w:marTop w:val="0"/>
              <w:marBottom w:val="0"/>
              <w:divBdr>
                <w:top w:val="none" w:sz="0" w:space="0" w:color="auto"/>
                <w:left w:val="none" w:sz="0" w:space="0" w:color="auto"/>
                <w:bottom w:val="none" w:sz="0" w:space="0" w:color="auto"/>
                <w:right w:val="none" w:sz="0" w:space="0" w:color="auto"/>
              </w:divBdr>
            </w:div>
            <w:div w:id="1962031950">
              <w:marLeft w:val="0"/>
              <w:marRight w:val="0"/>
              <w:marTop w:val="0"/>
              <w:marBottom w:val="0"/>
              <w:divBdr>
                <w:top w:val="none" w:sz="0" w:space="0" w:color="auto"/>
                <w:left w:val="none" w:sz="0" w:space="0" w:color="auto"/>
                <w:bottom w:val="none" w:sz="0" w:space="0" w:color="auto"/>
                <w:right w:val="none" w:sz="0" w:space="0" w:color="auto"/>
              </w:divBdr>
            </w:div>
            <w:div w:id="203176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722079">
      <w:bodyDiv w:val="1"/>
      <w:marLeft w:val="0"/>
      <w:marRight w:val="0"/>
      <w:marTop w:val="0"/>
      <w:marBottom w:val="0"/>
      <w:divBdr>
        <w:top w:val="none" w:sz="0" w:space="0" w:color="auto"/>
        <w:left w:val="none" w:sz="0" w:space="0" w:color="auto"/>
        <w:bottom w:val="none" w:sz="0" w:space="0" w:color="auto"/>
        <w:right w:val="none" w:sz="0" w:space="0" w:color="auto"/>
      </w:divBdr>
    </w:div>
    <w:div w:id="454103366">
      <w:bodyDiv w:val="1"/>
      <w:marLeft w:val="0"/>
      <w:marRight w:val="0"/>
      <w:marTop w:val="0"/>
      <w:marBottom w:val="0"/>
      <w:divBdr>
        <w:top w:val="none" w:sz="0" w:space="0" w:color="auto"/>
        <w:left w:val="none" w:sz="0" w:space="0" w:color="auto"/>
        <w:bottom w:val="none" w:sz="0" w:space="0" w:color="auto"/>
        <w:right w:val="none" w:sz="0" w:space="0" w:color="auto"/>
      </w:divBdr>
    </w:div>
    <w:div w:id="507405594">
      <w:marLeft w:val="0"/>
      <w:marRight w:val="0"/>
      <w:marTop w:val="0"/>
      <w:marBottom w:val="0"/>
      <w:divBdr>
        <w:top w:val="none" w:sz="0" w:space="0" w:color="auto"/>
        <w:left w:val="none" w:sz="0" w:space="0" w:color="auto"/>
        <w:bottom w:val="none" w:sz="0" w:space="0" w:color="auto"/>
        <w:right w:val="none" w:sz="0" w:space="0" w:color="auto"/>
      </w:divBdr>
    </w:div>
    <w:div w:id="507405595">
      <w:marLeft w:val="0"/>
      <w:marRight w:val="0"/>
      <w:marTop w:val="0"/>
      <w:marBottom w:val="0"/>
      <w:divBdr>
        <w:top w:val="none" w:sz="0" w:space="0" w:color="auto"/>
        <w:left w:val="none" w:sz="0" w:space="0" w:color="auto"/>
        <w:bottom w:val="none" w:sz="0" w:space="0" w:color="auto"/>
        <w:right w:val="none" w:sz="0" w:space="0" w:color="auto"/>
      </w:divBdr>
    </w:div>
    <w:div w:id="507405596">
      <w:marLeft w:val="0"/>
      <w:marRight w:val="0"/>
      <w:marTop w:val="0"/>
      <w:marBottom w:val="0"/>
      <w:divBdr>
        <w:top w:val="none" w:sz="0" w:space="0" w:color="auto"/>
        <w:left w:val="none" w:sz="0" w:space="0" w:color="auto"/>
        <w:bottom w:val="none" w:sz="0" w:space="0" w:color="auto"/>
        <w:right w:val="none" w:sz="0" w:space="0" w:color="auto"/>
      </w:divBdr>
    </w:div>
    <w:div w:id="507405597">
      <w:marLeft w:val="0"/>
      <w:marRight w:val="0"/>
      <w:marTop w:val="0"/>
      <w:marBottom w:val="0"/>
      <w:divBdr>
        <w:top w:val="none" w:sz="0" w:space="0" w:color="auto"/>
        <w:left w:val="none" w:sz="0" w:space="0" w:color="auto"/>
        <w:bottom w:val="none" w:sz="0" w:space="0" w:color="auto"/>
        <w:right w:val="none" w:sz="0" w:space="0" w:color="auto"/>
      </w:divBdr>
    </w:div>
    <w:div w:id="507405598">
      <w:marLeft w:val="0"/>
      <w:marRight w:val="0"/>
      <w:marTop w:val="0"/>
      <w:marBottom w:val="0"/>
      <w:divBdr>
        <w:top w:val="none" w:sz="0" w:space="0" w:color="auto"/>
        <w:left w:val="none" w:sz="0" w:space="0" w:color="auto"/>
        <w:bottom w:val="none" w:sz="0" w:space="0" w:color="auto"/>
        <w:right w:val="none" w:sz="0" w:space="0" w:color="auto"/>
      </w:divBdr>
    </w:div>
    <w:div w:id="507405599">
      <w:marLeft w:val="0"/>
      <w:marRight w:val="0"/>
      <w:marTop w:val="0"/>
      <w:marBottom w:val="0"/>
      <w:divBdr>
        <w:top w:val="none" w:sz="0" w:space="0" w:color="auto"/>
        <w:left w:val="none" w:sz="0" w:space="0" w:color="auto"/>
        <w:bottom w:val="none" w:sz="0" w:space="0" w:color="auto"/>
        <w:right w:val="none" w:sz="0" w:space="0" w:color="auto"/>
      </w:divBdr>
    </w:div>
    <w:div w:id="507405600">
      <w:marLeft w:val="0"/>
      <w:marRight w:val="0"/>
      <w:marTop w:val="0"/>
      <w:marBottom w:val="0"/>
      <w:divBdr>
        <w:top w:val="none" w:sz="0" w:space="0" w:color="auto"/>
        <w:left w:val="none" w:sz="0" w:space="0" w:color="auto"/>
        <w:bottom w:val="none" w:sz="0" w:space="0" w:color="auto"/>
        <w:right w:val="none" w:sz="0" w:space="0" w:color="auto"/>
      </w:divBdr>
    </w:div>
    <w:div w:id="507405601">
      <w:marLeft w:val="0"/>
      <w:marRight w:val="0"/>
      <w:marTop w:val="0"/>
      <w:marBottom w:val="0"/>
      <w:divBdr>
        <w:top w:val="none" w:sz="0" w:space="0" w:color="auto"/>
        <w:left w:val="none" w:sz="0" w:space="0" w:color="auto"/>
        <w:bottom w:val="none" w:sz="0" w:space="0" w:color="auto"/>
        <w:right w:val="none" w:sz="0" w:space="0" w:color="auto"/>
      </w:divBdr>
    </w:div>
    <w:div w:id="507405602">
      <w:marLeft w:val="0"/>
      <w:marRight w:val="0"/>
      <w:marTop w:val="0"/>
      <w:marBottom w:val="0"/>
      <w:divBdr>
        <w:top w:val="none" w:sz="0" w:space="0" w:color="auto"/>
        <w:left w:val="none" w:sz="0" w:space="0" w:color="auto"/>
        <w:bottom w:val="none" w:sz="0" w:space="0" w:color="auto"/>
        <w:right w:val="none" w:sz="0" w:space="0" w:color="auto"/>
      </w:divBdr>
    </w:div>
    <w:div w:id="507405603">
      <w:marLeft w:val="0"/>
      <w:marRight w:val="0"/>
      <w:marTop w:val="0"/>
      <w:marBottom w:val="0"/>
      <w:divBdr>
        <w:top w:val="none" w:sz="0" w:space="0" w:color="auto"/>
        <w:left w:val="none" w:sz="0" w:space="0" w:color="auto"/>
        <w:bottom w:val="none" w:sz="0" w:space="0" w:color="auto"/>
        <w:right w:val="none" w:sz="0" w:space="0" w:color="auto"/>
      </w:divBdr>
    </w:div>
    <w:div w:id="507405604">
      <w:marLeft w:val="0"/>
      <w:marRight w:val="0"/>
      <w:marTop w:val="0"/>
      <w:marBottom w:val="0"/>
      <w:divBdr>
        <w:top w:val="none" w:sz="0" w:space="0" w:color="auto"/>
        <w:left w:val="none" w:sz="0" w:space="0" w:color="auto"/>
        <w:bottom w:val="none" w:sz="0" w:space="0" w:color="auto"/>
        <w:right w:val="none" w:sz="0" w:space="0" w:color="auto"/>
      </w:divBdr>
    </w:div>
    <w:div w:id="507405605">
      <w:marLeft w:val="0"/>
      <w:marRight w:val="0"/>
      <w:marTop w:val="0"/>
      <w:marBottom w:val="0"/>
      <w:divBdr>
        <w:top w:val="none" w:sz="0" w:space="0" w:color="auto"/>
        <w:left w:val="none" w:sz="0" w:space="0" w:color="auto"/>
        <w:bottom w:val="none" w:sz="0" w:space="0" w:color="auto"/>
        <w:right w:val="none" w:sz="0" w:space="0" w:color="auto"/>
      </w:divBdr>
    </w:div>
    <w:div w:id="507405606">
      <w:marLeft w:val="0"/>
      <w:marRight w:val="0"/>
      <w:marTop w:val="0"/>
      <w:marBottom w:val="0"/>
      <w:divBdr>
        <w:top w:val="none" w:sz="0" w:space="0" w:color="auto"/>
        <w:left w:val="none" w:sz="0" w:space="0" w:color="auto"/>
        <w:bottom w:val="none" w:sz="0" w:space="0" w:color="auto"/>
        <w:right w:val="none" w:sz="0" w:space="0" w:color="auto"/>
      </w:divBdr>
    </w:div>
    <w:div w:id="507405607">
      <w:marLeft w:val="0"/>
      <w:marRight w:val="0"/>
      <w:marTop w:val="0"/>
      <w:marBottom w:val="0"/>
      <w:divBdr>
        <w:top w:val="none" w:sz="0" w:space="0" w:color="auto"/>
        <w:left w:val="none" w:sz="0" w:space="0" w:color="auto"/>
        <w:bottom w:val="none" w:sz="0" w:space="0" w:color="auto"/>
        <w:right w:val="none" w:sz="0" w:space="0" w:color="auto"/>
      </w:divBdr>
    </w:div>
    <w:div w:id="507405608">
      <w:marLeft w:val="0"/>
      <w:marRight w:val="0"/>
      <w:marTop w:val="0"/>
      <w:marBottom w:val="0"/>
      <w:divBdr>
        <w:top w:val="none" w:sz="0" w:space="0" w:color="auto"/>
        <w:left w:val="none" w:sz="0" w:space="0" w:color="auto"/>
        <w:bottom w:val="none" w:sz="0" w:space="0" w:color="auto"/>
        <w:right w:val="none" w:sz="0" w:space="0" w:color="auto"/>
      </w:divBdr>
    </w:div>
    <w:div w:id="507405609">
      <w:marLeft w:val="0"/>
      <w:marRight w:val="0"/>
      <w:marTop w:val="0"/>
      <w:marBottom w:val="0"/>
      <w:divBdr>
        <w:top w:val="none" w:sz="0" w:space="0" w:color="auto"/>
        <w:left w:val="none" w:sz="0" w:space="0" w:color="auto"/>
        <w:bottom w:val="none" w:sz="0" w:space="0" w:color="auto"/>
        <w:right w:val="none" w:sz="0" w:space="0" w:color="auto"/>
      </w:divBdr>
    </w:div>
    <w:div w:id="507405610">
      <w:marLeft w:val="0"/>
      <w:marRight w:val="0"/>
      <w:marTop w:val="0"/>
      <w:marBottom w:val="0"/>
      <w:divBdr>
        <w:top w:val="none" w:sz="0" w:space="0" w:color="auto"/>
        <w:left w:val="none" w:sz="0" w:space="0" w:color="auto"/>
        <w:bottom w:val="none" w:sz="0" w:space="0" w:color="auto"/>
        <w:right w:val="none" w:sz="0" w:space="0" w:color="auto"/>
      </w:divBdr>
    </w:div>
    <w:div w:id="507405611">
      <w:marLeft w:val="0"/>
      <w:marRight w:val="0"/>
      <w:marTop w:val="0"/>
      <w:marBottom w:val="0"/>
      <w:divBdr>
        <w:top w:val="none" w:sz="0" w:space="0" w:color="auto"/>
        <w:left w:val="none" w:sz="0" w:space="0" w:color="auto"/>
        <w:bottom w:val="none" w:sz="0" w:space="0" w:color="auto"/>
        <w:right w:val="none" w:sz="0" w:space="0" w:color="auto"/>
      </w:divBdr>
    </w:div>
    <w:div w:id="581329194">
      <w:bodyDiv w:val="1"/>
      <w:marLeft w:val="0"/>
      <w:marRight w:val="0"/>
      <w:marTop w:val="0"/>
      <w:marBottom w:val="0"/>
      <w:divBdr>
        <w:top w:val="none" w:sz="0" w:space="0" w:color="auto"/>
        <w:left w:val="none" w:sz="0" w:space="0" w:color="auto"/>
        <w:bottom w:val="none" w:sz="0" w:space="0" w:color="auto"/>
        <w:right w:val="none" w:sz="0" w:space="0" w:color="auto"/>
      </w:divBdr>
    </w:div>
    <w:div w:id="623389807">
      <w:bodyDiv w:val="1"/>
      <w:marLeft w:val="0"/>
      <w:marRight w:val="0"/>
      <w:marTop w:val="0"/>
      <w:marBottom w:val="0"/>
      <w:divBdr>
        <w:top w:val="none" w:sz="0" w:space="0" w:color="auto"/>
        <w:left w:val="none" w:sz="0" w:space="0" w:color="auto"/>
        <w:bottom w:val="none" w:sz="0" w:space="0" w:color="auto"/>
        <w:right w:val="none" w:sz="0" w:space="0" w:color="auto"/>
      </w:divBdr>
    </w:div>
    <w:div w:id="1274558340">
      <w:bodyDiv w:val="1"/>
      <w:marLeft w:val="0"/>
      <w:marRight w:val="0"/>
      <w:marTop w:val="0"/>
      <w:marBottom w:val="0"/>
      <w:divBdr>
        <w:top w:val="none" w:sz="0" w:space="0" w:color="auto"/>
        <w:left w:val="none" w:sz="0" w:space="0" w:color="auto"/>
        <w:bottom w:val="none" w:sz="0" w:space="0" w:color="auto"/>
        <w:right w:val="none" w:sz="0" w:space="0" w:color="auto"/>
      </w:divBdr>
    </w:div>
    <w:div w:id="1482574852">
      <w:bodyDiv w:val="1"/>
      <w:marLeft w:val="0"/>
      <w:marRight w:val="0"/>
      <w:marTop w:val="0"/>
      <w:marBottom w:val="0"/>
      <w:divBdr>
        <w:top w:val="none" w:sz="0" w:space="0" w:color="auto"/>
        <w:left w:val="none" w:sz="0" w:space="0" w:color="auto"/>
        <w:bottom w:val="none" w:sz="0" w:space="0" w:color="auto"/>
        <w:right w:val="none" w:sz="0" w:space="0" w:color="auto"/>
      </w:divBdr>
    </w:div>
    <w:div w:id="1596091867">
      <w:bodyDiv w:val="1"/>
      <w:marLeft w:val="0"/>
      <w:marRight w:val="0"/>
      <w:marTop w:val="0"/>
      <w:marBottom w:val="0"/>
      <w:divBdr>
        <w:top w:val="none" w:sz="0" w:space="0" w:color="auto"/>
        <w:left w:val="none" w:sz="0" w:space="0" w:color="auto"/>
        <w:bottom w:val="none" w:sz="0" w:space="0" w:color="auto"/>
        <w:right w:val="none" w:sz="0" w:space="0" w:color="auto"/>
      </w:divBdr>
    </w:div>
    <w:div w:id="1860896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yrillic"/>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326523D4AAE4D49F5C8DA367D4479DAD0B6F9A1E3DB14B65FCAFA95CC30EE1A14107C5B645AD2B2D3C3DEF9E8OEy2K"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2326523D4AAE4D49F5C8DA367D4479DAD0B6F9A1E3DB14B65FCAFA95CC30EE1A14107C5B645AD2B2D3C3DEF9E8OEy2K" TargetMode="External"/><Relationship Id="rId4" Type="http://schemas.openxmlformats.org/officeDocument/2006/relationships/settings" Target="settings.xml"/><Relationship Id="rId9" Type="http://schemas.openxmlformats.org/officeDocument/2006/relationships/hyperlink" Target="consultantplus://offline/ref=2326523D4AAE4D49F5C8DA367D4479DAD0B6F9A1E3DB14B65FCAFA95CC30EE1A14107C5B645AD2B2D3C3DEF9E8OEy2K"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makarov_v\&#1064;&#1072;&#1073;&#1083;&#1086;&#1085;&#1099;\___%20&#1044;&#1086;&#1075;&#1086;&#1074;&#1086;&#1088;.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3FD025-843A-466D-A9DA-CF8AFC7EAB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___ Договор</Template>
  <TotalTime>101</TotalTime>
  <Pages>18</Pages>
  <Words>7262</Words>
  <Characters>50714</Characters>
  <Application>Microsoft Office Word</Application>
  <DocSecurity>0</DocSecurity>
  <Lines>422</Lines>
  <Paragraphs>115</Paragraphs>
  <ScaleCrop>false</ScaleCrop>
  <HeadingPairs>
    <vt:vector size="2" baseType="variant">
      <vt:variant>
        <vt:lpstr>Название</vt:lpstr>
      </vt:variant>
      <vt:variant>
        <vt:i4>1</vt:i4>
      </vt:variant>
    </vt:vector>
  </HeadingPairs>
  <TitlesOfParts>
    <vt:vector size="1" baseType="lpstr">
      <vt:lpstr>Договор поставки № 44</vt:lpstr>
    </vt:vector>
  </TitlesOfParts>
  <Company>Grizli777</Company>
  <LinksUpToDate>false</LinksUpToDate>
  <CharactersWithSpaces>57861</CharactersWithSpaces>
  <SharedDoc>false</SharedDoc>
  <HLinks>
    <vt:vector size="6" baseType="variant">
      <vt:variant>
        <vt:i4>3211360</vt:i4>
      </vt:variant>
      <vt:variant>
        <vt:i4>0</vt:i4>
      </vt:variant>
      <vt:variant>
        <vt:i4>0</vt:i4>
      </vt:variant>
      <vt:variant>
        <vt:i4>5</vt:i4>
      </vt:variant>
      <vt:variant>
        <vt:lpwstr>https://passport.yandex.ru/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 44</dc:title>
  <dc:subject/>
  <dc:creator>makarov_v</dc:creator>
  <cp:keywords/>
  <cp:lastModifiedBy>Добронравов Михаил Михайлович</cp:lastModifiedBy>
  <cp:revision>17</cp:revision>
  <cp:lastPrinted>2021-06-28T04:16:00Z</cp:lastPrinted>
  <dcterms:created xsi:type="dcterms:W3CDTF">2026-04-08T11:50:00Z</dcterms:created>
  <dcterms:modified xsi:type="dcterms:W3CDTF">2026-04-22T03:57:00Z</dcterms:modified>
</cp:coreProperties>
</file>